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1"/>
        <w:gridCol w:w="6"/>
        <w:gridCol w:w="7366"/>
        <w:gridCol w:w="3399"/>
        <w:gridCol w:w="7"/>
        <w:gridCol w:w="1984"/>
        <w:gridCol w:w="2548"/>
        <w:gridCol w:w="7"/>
        <w:gridCol w:w="1134"/>
        <w:gridCol w:w="1138"/>
        <w:gridCol w:w="1277"/>
        <w:gridCol w:w="1848"/>
      </w:tblGrid>
      <w:tr w:rsidR="00156F7E" w:rsidRPr="00374643" w:rsidTr="000305C4">
        <w:trPr>
          <w:trHeight w:val="874"/>
          <w:tblHeader/>
        </w:trPr>
        <w:tc>
          <w:tcPr>
            <w:tcW w:w="1127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Позиция</w:t>
            </w:r>
          </w:p>
        </w:tc>
        <w:tc>
          <w:tcPr>
            <w:tcW w:w="736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399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9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25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Завод-изготовитель</w:t>
            </w:r>
          </w:p>
        </w:tc>
        <w:tc>
          <w:tcPr>
            <w:tcW w:w="114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27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Масса единицы, 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Примечание</w:t>
            </w:r>
          </w:p>
        </w:tc>
      </w:tr>
      <w:tr w:rsidR="00156F7E" w:rsidRPr="00374643" w:rsidTr="000305C4">
        <w:trPr>
          <w:trHeight w:val="454"/>
          <w:tblHeader/>
        </w:trPr>
        <w:tc>
          <w:tcPr>
            <w:tcW w:w="1127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36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3399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99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5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14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27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9</w:t>
            </w:r>
          </w:p>
        </w:tc>
      </w:tr>
      <w:tr w:rsidR="00832B26" w:rsidRPr="00711D30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711D30">
            <w:pPr>
              <w:pStyle w:val="2"/>
              <w:framePr w:hSpace="180" w:wrap="auto" w:vAnchor="text" w:hAnchor="text" w:x="12134" w:y="1"/>
              <w:jc w:val="center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711D30">
              <w:rPr>
                <w:rFonts w:ascii="ISOCPEUR" w:hAnsi="ISOCPEUR"/>
                <w:b/>
                <w:i/>
                <w:iCs/>
                <w:szCs w:val="24"/>
              </w:rPr>
              <w:t>I. ПРОТИВОПОЖАРНОЕ ОБОРУДОВАНИЕ.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32B26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Шкаф пожарный навесной  ШПК «Пульс 3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1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0 Н» (белого цвета)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Пульс 3</w:t>
            </w:r>
            <w:r w:rsidR="00CC3E1C"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1</w:t>
            </w:r>
            <w:r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0 Н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32B26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CC3E1C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Огнетушитель 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углекислотный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О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-3(3)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CC3E1C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Рукава пожарные напорные из синтетических волокон с латексным гидроизоляционным слоем в комплекте с соединительными головками, длина 10.0 м.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Вентиль пожарный  </w:t>
            </w:r>
            <w:proofErr w:type="spellStart"/>
            <w:proofErr w:type="gramStart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D</w:t>
            </w:r>
            <w:proofErr w:type="gram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proofErr w:type="spell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65 мм, чугунный угловой муфтовый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Ствол ручной пожарный РС-65 с диаметром спрыска наконечника 13мм.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Головка муфтовая ГМ-65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0305C4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0305C4" w:rsidRPr="00190A10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7372" w:type="dxa"/>
            <w:gridSpan w:val="2"/>
            <w:vAlign w:val="center"/>
          </w:tcPr>
          <w:p w:rsidR="000305C4" w:rsidRPr="00921720" w:rsidRDefault="000305C4" w:rsidP="003F5B81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 w:rsidRPr="00160383">
              <w:rPr>
                <w:rFonts w:ascii="ISOCPEUR" w:hAnsi="ISOCPEUR"/>
                <w:i/>
              </w:rPr>
              <w:t>Тру</w:t>
            </w:r>
            <w:r w:rsidRPr="00921720">
              <w:rPr>
                <w:rFonts w:ascii="ISOCPEUR" w:hAnsi="ISOCPEUR"/>
                <w:i/>
              </w:rPr>
              <w:t xml:space="preserve">ба стальная </w:t>
            </w:r>
            <w:r>
              <w:rPr>
                <w:rFonts w:ascii="ISOCPEUR" w:hAnsi="ISOCPEUR"/>
                <w:i/>
              </w:rPr>
              <w:t xml:space="preserve">бесшовная </w:t>
            </w:r>
            <w:r w:rsidRPr="00160383">
              <w:rPr>
                <w:rFonts w:ascii="ISOCPEUR" w:hAnsi="ISOCPEUR"/>
                <w:i/>
              </w:rPr>
              <w:t>горячедеформированн</w:t>
            </w:r>
            <w:r>
              <w:rPr>
                <w:rFonts w:ascii="ISOCPEUR" w:hAnsi="ISOCPEUR"/>
                <w:i/>
              </w:rPr>
              <w:t>ая</w:t>
            </w:r>
            <w:r w:rsidRPr="00921720">
              <w:rPr>
                <w:rFonts w:ascii="ISOCPEUR" w:hAnsi="ISOCPEUR"/>
                <w:i/>
              </w:rPr>
              <w:t>, Ду</w:t>
            </w:r>
            <w:r>
              <w:rPr>
                <w:rFonts w:ascii="ISOCPEUR" w:hAnsi="ISOCPEUR"/>
                <w:i/>
              </w:rPr>
              <w:t>65</w:t>
            </w:r>
          </w:p>
        </w:tc>
        <w:tc>
          <w:tcPr>
            <w:tcW w:w="3399" w:type="dxa"/>
            <w:vAlign w:val="center"/>
          </w:tcPr>
          <w:p w:rsidR="000305C4" w:rsidRPr="00374643" w:rsidRDefault="000305C4" w:rsidP="003F5B8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160383">
              <w:rPr>
                <w:rFonts w:ascii="ISOCPEUR" w:hAnsi="ISOCPEUR"/>
                <w:i/>
                <w:sz w:val="24"/>
                <w:szCs w:val="24"/>
              </w:rPr>
              <w:t xml:space="preserve">ГОСТ </w:t>
            </w:r>
            <w:r>
              <w:rPr>
                <w:rFonts w:ascii="ISOCPEUR" w:hAnsi="ISOCPEUR"/>
                <w:i/>
                <w:sz w:val="24"/>
                <w:szCs w:val="24"/>
              </w:rPr>
              <w:t>8732-78</w:t>
            </w:r>
          </w:p>
        </w:tc>
        <w:tc>
          <w:tcPr>
            <w:tcW w:w="1991" w:type="dxa"/>
            <w:gridSpan w:val="2"/>
            <w:vAlign w:val="center"/>
          </w:tcPr>
          <w:p w:rsidR="000305C4" w:rsidRPr="00374643" w:rsidRDefault="000305C4" w:rsidP="005344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0305C4" w:rsidRPr="00374643" w:rsidRDefault="000305C4" w:rsidP="0053447B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8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40.0</w:t>
            </w:r>
          </w:p>
        </w:tc>
        <w:tc>
          <w:tcPr>
            <w:tcW w:w="1277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711D30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711D30" w:rsidRPr="00190A10" w:rsidRDefault="00711D30" w:rsidP="007C7EA6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7372" w:type="dxa"/>
            <w:gridSpan w:val="2"/>
            <w:vAlign w:val="center"/>
          </w:tcPr>
          <w:p w:rsidR="00711D30" w:rsidRPr="00AC65C4" w:rsidRDefault="00711D30" w:rsidP="0084504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Тройник стальной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</w:rPr>
              <w:t>65</w:t>
            </w:r>
          </w:p>
        </w:tc>
        <w:tc>
          <w:tcPr>
            <w:tcW w:w="3406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17376-2001</w:t>
            </w:r>
          </w:p>
        </w:tc>
        <w:tc>
          <w:tcPr>
            <w:tcW w:w="198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711D30" w:rsidRPr="00AC65C4" w:rsidRDefault="00DC7E9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1277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711D30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711D30" w:rsidRPr="0084504B" w:rsidRDefault="00711D30" w:rsidP="007C7EA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7372" w:type="dxa"/>
            <w:gridSpan w:val="2"/>
            <w:vAlign w:val="center"/>
          </w:tcPr>
          <w:p w:rsidR="00711D30" w:rsidRPr="00AC65C4" w:rsidRDefault="00711D30" w:rsidP="0084504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Отвод стальной крутоизогнутый 90°,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</w:rPr>
              <w:t>65</w:t>
            </w:r>
          </w:p>
        </w:tc>
        <w:tc>
          <w:tcPr>
            <w:tcW w:w="3406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17375-2001</w:t>
            </w:r>
          </w:p>
        </w:tc>
        <w:tc>
          <w:tcPr>
            <w:tcW w:w="198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693FE5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Антикоррозийное покрытие –  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краска 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БТ-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1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77 по грунтовке ГФ-021 (покрыть за два раза)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*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gramStart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м</w:t>
            </w:r>
            <w:proofErr w:type="gramEnd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12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84504B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Хомут для стандартных нагрузок с изоляцией, Д</w:t>
            </w:r>
            <w:r w:rsidR="0084504B"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76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-</w:t>
            </w:r>
            <w:r w:rsidR="0084504B"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81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, шпилька М10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gram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МР</w:t>
            </w:r>
            <w:proofErr w:type="gramEnd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N-RC 54-60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Hilti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84504B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Анкер забивной М8х30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HKD-S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Hilti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AF54F3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CC3E1C" w:rsidRDefault="00AF54F3" w:rsidP="00257655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  <w:r w:rsidRPr="005331AC">
              <w:rPr>
                <w:rFonts w:ascii="ISOCPEUR" w:hAnsi="ISOCPEUR"/>
                <w:i/>
                <w:sz w:val="24"/>
              </w:rPr>
              <w:t>Подставка для двух огнетушителей 400х400х200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5331AC">
              <w:rPr>
                <w:rFonts w:ascii="ISOCPEUR" w:hAnsi="ISOCPEUR"/>
                <w:i/>
                <w:sz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</w:p>
        </w:tc>
      </w:tr>
    </w:tbl>
    <w:p w:rsidR="00AF54F3" w:rsidRDefault="00AF54F3" w:rsidP="00AF54F3">
      <w:pPr>
        <w:pStyle w:val="4"/>
        <w:framePr w:hSpace="0" w:wrap="auto" w:vAnchor="margin" w:xAlign="left" w:yAlign="inline"/>
        <w:ind w:left="720"/>
        <w:jc w:val="left"/>
        <w:rPr>
          <w:rFonts w:ascii="ISOCPEUR" w:eastAsiaTheme="minorEastAsia" w:hAnsi="ISOCPEUR" w:cs="ISOCPEUR"/>
          <w:iCs/>
          <w:spacing w:val="0"/>
          <w:sz w:val="24"/>
          <w:szCs w:val="24"/>
        </w:rPr>
      </w:pPr>
    </w:p>
    <w:p w:rsidR="00E81BEF" w:rsidRPr="00826382" w:rsidRDefault="00E81BEF" w:rsidP="00AF54F3">
      <w:pPr>
        <w:pStyle w:val="4"/>
        <w:framePr w:hSpace="0" w:wrap="auto" w:vAnchor="margin" w:xAlign="left" w:yAlign="inline"/>
        <w:ind w:left="720"/>
        <w:jc w:val="left"/>
        <w:rPr>
          <w:rFonts w:ascii="ISOCPEUR" w:eastAsiaTheme="minorEastAsia" w:hAnsi="ISOCPEUR" w:cs="ISOCPEUR"/>
          <w:iCs/>
          <w:spacing w:val="0"/>
          <w:sz w:val="24"/>
          <w:szCs w:val="24"/>
        </w:rPr>
      </w:pPr>
      <w:r w:rsidRPr="00826382">
        <w:rPr>
          <w:rFonts w:ascii="ISOCPEUR" w:eastAsiaTheme="minorEastAsia" w:hAnsi="ISOCPEUR" w:cs="ISOCPEUR"/>
          <w:iCs/>
          <w:spacing w:val="0"/>
          <w:sz w:val="24"/>
          <w:szCs w:val="24"/>
        </w:rPr>
        <w:t xml:space="preserve">*Цвет </w:t>
      </w:r>
      <w:r w:rsidR="00693FE5">
        <w:rPr>
          <w:rFonts w:ascii="ISOCPEUR" w:eastAsiaTheme="minorEastAsia" w:hAnsi="ISOCPEUR" w:cs="ISOCPEUR"/>
          <w:iCs/>
          <w:spacing w:val="0"/>
          <w:sz w:val="24"/>
          <w:szCs w:val="24"/>
        </w:rPr>
        <w:t>краски</w:t>
      </w:r>
      <w:r w:rsidRPr="00826382">
        <w:rPr>
          <w:rFonts w:ascii="ISOCPEUR" w:eastAsiaTheme="minorEastAsia" w:hAnsi="ISOCPEUR" w:cs="ISOCPEUR"/>
          <w:iCs/>
          <w:spacing w:val="0"/>
          <w:sz w:val="24"/>
          <w:szCs w:val="24"/>
        </w:rPr>
        <w:t xml:space="preserve"> </w:t>
      </w:r>
      <w:r>
        <w:rPr>
          <w:rFonts w:ascii="ISOCPEUR" w:eastAsiaTheme="minorEastAsia" w:hAnsi="ISOCPEUR" w:cs="ISOCPEUR"/>
          <w:iCs/>
          <w:spacing w:val="0"/>
          <w:sz w:val="24"/>
          <w:szCs w:val="24"/>
        </w:rPr>
        <w:t>согласовывается с автором проекта реставрации</w:t>
      </w:r>
    </w:p>
    <w:p w:rsidR="00156F7E" w:rsidRPr="00374643" w:rsidRDefault="00156F7E" w:rsidP="00CC3E1C">
      <w:pPr>
        <w:spacing w:line="360" w:lineRule="auto"/>
        <w:rPr>
          <w:sz w:val="24"/>
          <w:szCs w:val="24"/>
        </w:rPr>
      </w:pPr>
    </w:p>
    <w:sectPr w:rsidR="00156F7E" w:rsidRPr="00374643" w:rsidSect="00562E93">
      <w:footerReference w:type="default" r:id="rId8"/>
      <w:footerReference w:type="first" r:id="rId9"/>
      <w:pgSz w:w="23360" w:h="16840" w:orient="landscape" w:code="8"/>
      <w:pgMar w:top="-403" w:right="680" w:bottom="1418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F81" w:rsidRDefault="009C2F81">
      <w:r>
        <w:separator/>
      </w:r>
    </w:p>
  </w:endnote>
  <w:endnote w:type="continuationSeparator" w:id="0">
    <w:p w:rsidR="009C2F81" w:rsidRDefault="009C2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21375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margin-left:17pt;margin-top:575.5pt;width:45.35pt;height:255.1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2" o:spid="_x0000_s2053" type="#_x0000_t202" style="position:absolute;margin-left:623.7pt;margin-top:778.2pt;width:524.4pt;height:42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qqsgIAALA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" o:allowincell="f" filled="f" stroked="f">
          <v:textbox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C441E7" w:rsidRDefault="008B7E63" w:rsidP="00C441E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="00C441E7">
                        <w:rPr>
                          <w:sz w:val="22"/>
                          <w:szCs w:val="22"/>
                        </w:rPr>
                        <w:t>Птичник (руины, 1905г.)</w:t>
                      </w:r>
                    </w:p>
                    <w:p w:rsidR="008B7E63" w:rsidRPr="00D05CF8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05CF8">
                        <w:rPr>
                          <w:sz w:val="22"/>
                          <w:szCs w:val="22"/>
                        </w:rPr>
                        <w:t xml:space="preserve">Водоснабжение и водоотведение. </w:t>
                      </w:r>
                    </w:p>
                    <w:p w:rsidR="008B7E63" w:rsidRPr="00883DFD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DFD">
                        <w:rPr>
                          <w:sz w:val="22"/>
                          <w:szCs w:val="22"/>
                        </w:rPr>
                        <w:t>Спецификация оборудования и материалов.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8B7E63" w:rsidRPr="00A97A54" w:rsidRDefault="008B7E63">
                      <w:pPr>
                        <w:ind w:left="-57" w:right="-57"/>
                        <w:jc w:val="center"/>
                        <w:rPr>
                          <w:rFonts w:ascii="ISOCPEUR" w:hAnsi="ISOCPEUR"/>
                          <w:sz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Лист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8B7E63" w:rsidRDefault="00213753" w:rsidP="00B6374A">
                      <w:pPr>
                        <w:jc w:val="center"/>
                      </w:pPr>
                      <w:r w:rsidRPr="00A97A5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="008B7E63" w:rsidRPr="00A97A54">
                        <w:rPr>
                          <w:sz w:val="22"/>
                          <w:szCs w:val="22"/>
                        </w:rPr>
                        <w:instrText xml:space="preserve"> PAGE </w:instrTex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CC3E1C">
                        <w:rPr>
                          <w:noProof/>
                          <w:sz w:val="22"/>
                          <w:szCs w:val="22"/>
                        </w:rPr>
                        <w:t>5</w: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c>
                </w:tr>
                <w:tr w:rsidR="008B7E63" w:rsidTr="001D37BB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rect id="Rectangle 3" o:spid="_x0000_s2052" style="position:absolute;margin-left:56.7pt;margin-top:19.85pt;width:1091.35pt;height:802.2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" o:allowincell="f" filled="f" strokeweight="1.5pt"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213753">
    <w:pPr>
      <w:pStyle w:val="a5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17pt;margin-top:575.5pt;width:45.35pt;height:255.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3suwIAAMA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6" o:spid="_x0000_s2050" type="#_x0000_t202" style="position:absolute;margin-left:623.7pt;margin-top:664.8pt;width:524.4pt;height:155.9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Hosw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" o:allowincell="f" filled="f" stroked="f">
          <v:textbox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6"/>
                  <w:gridCol w:w="567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8B7E63" w:rsidRPr="004A651B" w:rsidRDefault="008B7E63" w:rsidP="004A65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D023C">
                        <w:rPr>
                          <w:sz w:val="24"/>
                          <w:szCs w:val="24"/>
                        </w:rPr>
                        <w:t>Заказчик: Министерство культуры Р</w:t>
                      </w:r>
                      <w:r>
                        <w:rPr>
                          <w:sz w:val="24"/>
                          <w:szCs w:val="24"/>
                        </w:rPr>
                        <w:t>оссийской Федерации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9D023C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CC3E1C" w:rsidRPr="005C4791" w:rsidRDefault="00CC3E1C" w:rsidP="00CC3E1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C4791">
                        <w:rPr>
                          <w:sz w:val="22"/>
                          <w:szCs w:val="22"/>
                        </w:rPr>
                        <w:t>Архангельская обл.,</w:t>
                      </w:r>
                      <w:r>
                        <w:rPr>
                          <w:sz w:val="22"/>
                          <w:szCs w:val="22"/>
                        </w:rPr>
                        <w:t xml:space="preserve"> Приморский</w:t>
                      </w:r>
                      <w:r w:rsidRPr="005C4791">
                        <w:rPr>
                          <w:sz w:val="22"/>
                          <w:szCs w:val="22"/>
                        </w:rPr>
                        <w:t xml:space="preserve"> р-н, </w:t>
                      </w:r>
                      <w:r>
                        <w:rPr>
                          <w:sz w:val="22"/>
                          <w:szCs w:val="22"/>
                        </w:rPr>
                        <w:t>пос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.С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>оловецкий.</w:t>
                      </w:r>
                    </w:p>
                    <w:p w:rsidR="008B7E63" w:rsidRPr="009D023C" w:rsidRDefault="00CC3E1C" w:rsidP="00DC7E9B">
                      <w:pPr>
                        <w:autoSpaceDE w:val="0"/>
                        <w:autoSpaceDN w:val="0"/>
                        <w:adjustRightInd w:val="0"/>
                        <w:ind w:left="14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C4791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B4EAE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Спасо-Преображенск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Соловецк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ставропигиальн</w:t>
                      </w:r>
                      <w:r>
                        <w:rPr>
                          <w:sz w:val="22"/>
                          <w:szCs w:val="22"/>
                        </w:rPr>
                        <w:t>ый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мужско</w:t>
                      </w:r>
                      <w:r>
                        <w:rPr>
                          <w:sz w:val="22"/>
                          <w:szCs w:val="22"/>
                        </w:rPr>
                        <w:t>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монастыр</w:t>
                      </w:r>
                      <w:r>
                        <w:rPr>
                          <w:sz w:val="22"/>
                          <w:szCs w:val="22"/>
                        </w:rPr>
                        <w:t>ь</w:t>
                      </w:r>
                      <w:r w:rsidRPr="00D35FDD">
                        <w:rPr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C7E9B">
                        <w:rPr>
                          <w:sz w:val="22"/>
                          <w:szCs w:val="22"/>
                        </w:rPr>
                        <w:t>Башня Никольская.</w:t>
                      </w: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proofErr w:type="spellStart"/>
                      <w:r w:rsidRPr="00A97A54">
                        <w:rPr>
                          <w:sz w:val="20"/>
                        </w:rPr>
                        <w:t>Кол</w:t>
                      </w:r>
                      <w:proofErr w:type="gramStart"/>
                      <w:r w:rsidRPr="00A97A54">
                        <w:rPr>
                          <w:sz w:val="20"/>
                        </w:rPr>
                        <w:t>.у</w:t>
                      </w:r>
                      <w:proofErr w:type="gramEnd"/>
                      <w:r w:rsidRPr="00A97A54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  <w:lang w:val="en-US"/>
                        </w:rPr>
                        <w:t>N</w:t>
                      </w:r>
                      <w:r w:rsidRPr="00A97A54">
                        <w:rPr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8C043C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B06331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CC3E1C" w:rsidRPr="00CC3E1C" w:rsidRDefault="00CC3E1C" w:rsidP="00CC3E1C">
                      <w:pPr>
                        <w:jc w:val="center"/>
                        <w:rPr>
                          <w:sz w:val="26"/>
                        </w:rPr>
                      </w:pPr>
                      <w:r w:rsidRPr="00CC3E1C">
                        <w:rPr>
                          <w:sz w:val="26"/>
                        </w:rPr>
                        <w:t>Водоснабжение и водоотведение</w:t>
                      </w:r>
                    </w:p>
                    <w:p w:rsidR="008B7E63" w:rsidRPr="00A97A54" w:rsidRDefault="00CC3E1C" w:rsidP="00CC3E1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C3E1C">
                        <w:rPr>
                          <w:sz w:val="26"/>
                        </w:rPr>
                        <w:t>Пожаротушение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Листов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r w:rsidRPr="00A97A54">
                        <w:rPr>
                          <w:sz w:val="20"/>
                        </w:rPr>
                        <w:t>Разработал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Завидова</w:t>
                      </w:r>
                      <w:proofErr w:type="spellEnd"/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5F2F36" w:rsidRDefault="008B7E63" w:rsidP="00E04563">
                      <w:pPr>
                        <w:jc w:val="center"/>
                      </w:pPr>
                      <w:proofErr w:type="gramStart"/>
                      <w:r>
                        <w:t>Р</w:t>
                      </w:r>
                      <w:proofErr w:type="gramEnd"/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  <w:r w:rsidRPr="00A97A54"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8B7E63" w:rsidRPr="0030453A" w:rsidRDefault="00CC3E1C">
                      <w:pPr>
                        <w:jc w:val="center"/>
                      </w:pPr>
                      <w:r>
                        <w:t>1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  <w:r w:rsidRPr="00883DFD">
                        <w:rPr>
                          <w:sz w:val="20"/>
                        </w:rPr>
                        <w:t>Проверил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726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83DFD">
                        <w:rPr>
                          <w:sz w:val="16"/>
                          <w:szCs w:val="16"/>
                        </w:rPr>
                        <w:t>Краснощекова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Tr="00891B7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  <w:shd w:val="clear" w:color="auto" w:fill="auto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0456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883DFD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Спецификация оборудования</w:t>
                      </w:r>
                    </w:p>
                    <w:p w:rsidR="008B7E63" w:rsidRPr="00A97A54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и материалов</w:t>
                      </w: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8B7E63" w:rsidRPr="00A97A54" w:rsidRDefault="008B7E63" w:rsidP="00A51841">
                      <w:pP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ОИР</w:t>
                      </w:r>
                    </w:p>
                  </w:tc>
                </w:tr>
                <w:tr w:rsidR="008B7E63" w:rsidTr="009966F5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3685" w:type="dxa"/>
                      <w:gridSpan w:val="6"/>
                      <w:shd w:val="clear" w:color="auto" w:fill="auto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2"/>
                          <w:szCs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Согласовано:</w:t>
                      </w: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213753">
    <w:pPr>
      <w:pStyle w:val="a5"/>
      <w:rPr>
        <w:lang w:val="en-US"/>
      </w:rPr>
    </w:pPr>
    <w:r>
      <w:rPr>
        <w:noProof/>
      </w:rPr>
      <w:pict>
        <v:rect id="Rectangle 7" o:spid="_x0000_s2049" style="position:absolute;margin-left:56.7pt;margin-top:19.85pt;width:1091.35pt;height:802.2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" o:allowincell="f" filled="f" strokeweight="1.5pt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F81" w:rsidRDefault="009C2F81">
      <w:r>
        <w:separator/>
      </w:r>
    </w:p>
  </w:footnote>
  <w:footnote w:type="continuationSeparator" w:id="0">
    <w:p w:rsidR="009C2F81" w:rsidRDefault="009C2F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B4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18D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0089E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C717A9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D5910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451E1"/>
    <w:multiLevelType w:val="hybridMultilevel"/>
    <w:tmpl w:val="DEE6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22BC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81B8C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7"/>
  </w:num>
  <w:num w:numId="11">
    <w:abstractNumId w:val="2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74A"/>
    <w:rsid w:val="00001733"/>
    <w:rsid w:val="00002A61"/>
    <w:rsid w:val="00003A25"/>
    <w:rsid w:val="00005F3D"/>
    <w:rsid w:val="000077C0"/>
    <w:rsid w:val="00007C2A"/>
    <w:rsid w:val="00014397"/>
    <w:rsid w:val="000159CD"/>
    <w:rsid w:val="0001647B"/>
    <w:rsid w:val="0001751E"/>
    <w:rsid w:val="000201E1"/>
    <w:rsid w:val="00021B13"/>
    <w:rsid w:val="00022CE5"/>
    <w:rsid w:val="000301BF"/>
    <w:rsid w:val="000305C4"/>
    <w:rsid w:val="000306CF"/>
    <w:rsid w:val="00030851"/>
    <w:rsid w:val="00031764"/>
    <w:rsid w:val="00033AFA"/>
    <w:rsid w:val="0003447D"/>
    <w:rsid w:val="00034BDD"/>
    <w:rsid w:val="00035EF5"/>
    <w:rsid w:val="00036B4B"/>
    <w:rsid w:val="00041168"/>
    <w:rsid w:val="0004346A"/>
    <w:rsid w:val="00045A90"/>
    <w:rsid w:val="000463BB"/>
    <w:rsid w:val="000518DB"/>
    <w:rsid w:val="00055236"/>
    <w:rsid w:val="00056CE0"/>
    <w:rsid w:val="00067703"/>
    <w:rsid w:val="00072B1B"/>
    <w:rsid w:val="000743C6"/>
    <w:rsid w:val="000746AA"/>
    <w:rsid w:val="00075779"/>
    <w:rsid w:val="00075E84"/>
    <w:rsid w:val="00076E68"/>
    <w:rsid w:val="00080223"/>
    <w:rsid w:val="00082690"/>
    <w:rsid w:val="00085898"/>
    <w:rsid w:val="000858B3"/>
    <w:rsid w:val="000860BA"/>
    <w:rsid w:val="00086B2D"/>
    <w:rsid w:val="00091456"/>
    <w:rsid w:val="00091C44"/>
    <w:rsid w:val="00093079"/>
    <w:rsid w:val="000935E0"/>
    <w:rsid w:val="00094A97"/>
    <w:rsid w:val="000955C3"/>
    <w:rsid w:val="000A11E5"/>
    <w:rsid w:val="000A12E2"/>
    <w:rsid w:val="000A1590"/>
    <w:rsid w:val="000A3668"/>
    <w:rsid w:val="000A53D2"/>
    <w:rsid w:val="000A6104"/>
    <w:rsid w:val="000B0710"/>
    <w:rsid w:val="000B1CA2"/>
    <w:rsid w:val="000B422E"/>
    <w:rsid w:val="000B6836"/>
    <w:rsid w:val="000B7356"/>
    <w:rsid w:val="000B7BCE"/>
    <w:rsid w:val="000C13E8"/>
    <w:rsid w:val="000C18F4"/>
    <w:rsid w:val="000C1C30"/>
    <w:rsid w:val="000C539A"/>
    <w:rsid w:val="000C577C"/>
    <w:rsid w:val="000C59AD"/>
    <w:rsid w:val="000C6722"/>
    <w:rsid w:val="000C72D5"/>
    <w:rsid w:val="000C76A7"/>
    <w:rsid w:val="000D476B"/>
    <w:rsid w:val="000D4AEF"/>
    <w:rsid w:val="000D5CBA"/>
    <w:rsid w:val="000E0B8D"/>
    <w:rsid w:val="000E1860"/>
    <w:rsid w:val="000E23C8"/>
    <w:rsid w:val="000E26C3"/>
    <w:rsid w:val="000E2C23"/>
    <w:rsid w:val="000E2D9C"/>
    <w:rsid w:val="000E2DFB"/>
    <w:rsid w:val="000E3B69"/>
    <w:rsid w:val="000E4F55"/>
    <w:rsid w:val="000E68EB"/>
    <w:rsid w:val="000F06EA"/>
    <w:rsid w:val="000F2281"/>
    <w:rsid w:val="000F3075"/>
    <w:rsid w:val="000F3E4D"/>
    <w:rsid w:val="000F4E6A"/>
    <w:rsid w:val="000F5C9C"/>
    <w:rsid w:val="000F5D56"/>
    <w:rsid w:val="000F74EC"/>
    <w:rsid w:val="000F79FA"/>
    <w:rsid w:val="001035E5"/>
    <w:rsid w:val="00110736"/>
    <w:rsid w:val="0011085F"/>
    <w:rsid w:val="00111931"/>
    <w:rsid w:val="00112D1F"/>
    <w:rsid w:val="001132AB"/>
    <w:rsid w:val="00115A12"/>
    <w:rsid w:val="00115A4A"/>
    <w:rsid w:val="00115B0D"/>
    <w:rsid w:val="00120138"/>
    <w:rsid w:val="0012113F"/>
    <w:rsid w:val="00121C86"/>
    <w:rsid w:val="00122C24"/>
    <w:rsid w:val="001243F7"/>
    <w:rsid w:val="001254FC"/>
    <w:rsid w:val="0012659A"/>
    <w:rsid w:val="001265D5"/>
    <w:rsid w:val="0012726B"/>
    <w:rsid w:val="0013280F"/>
    <w:rsid w:val="00136649"/>
    <w:rsid w:val="00136A25"/>
    <w:rsid w:val="0014183E"/>
    <w:rsid w:val="00143894"/>
    <w:rsid w:val="001444C6"/>
    <w:rsid w:val="00147045"/>
    <w:rsid w:val="00147951"/>
    <w:rsid w:val="00150745"/>
    <w:rsid w:val="00151AF5"/>
    <w:rsid w:val="001534DE"/>
    <w:rsid w:val="00156C92"/>
    <w:rsid w:val="00156F7E"/>
    <w:rsid w:val="00157787"/>
    <w:rsid w:val="001614DA"/>
    <w:rsid w:val="001635F3"/>
    <w:rsid w:val="00163F7F"/>
    <w:rsid w:val="00164A81"/>
    <w:rsid w:val="001662C5"/>
    <w:rsid w:val="001676E3"/>
    <w:rsid w:val="00167A17"/>
    <w:rsid w:val="0017023F"/>
    <w:rsid w:val="0017080A"/>
    <w:rsid w:val="00172590"/>
    <w:rsid w:val="00173285"/>
    <w:rsid w:val="001738CC"/>
    <w:rsid w:val="00173A18"/>
    <w:rsid w:val="00175888"/>
    <w:rsid w:val="00177A70"/>
    <w:rsid w:val="00177FB7"/>
    <w:rsid w:val="00180E1D"/>
    <w:rsid w:val="00181027"/>
    <w:rsid w:val="00182A2D"/>
    <w:rsid w:val="001835D0"/>
    <w:rsid w:val="00183600"/>
    <w:rsid w:val="00184BC1"/>
    <w:rsid w:val="001855C8"/>
    <w:rsid w:val="00185763"/>
    <w:rsid w:val="00185C3E"/>
    <w:rsid w:val="00186649"/>
    <w:rsid w:val="00190535"/>
    <w:rsid w:val="001906E2"/>
    <w:rsid w:val="00191652"/>
    <w:rsid w:val="001928E0"/>
    <w:rsid w:val="00192DA5"/>
    <w:rsid w:val="00195232"/>
    <w:rsid w:val="001A4EC5"/>
    <w:rsid w:val="001A588C"/>
    <w:rsid w:val="001A5AE0"/>
    <w:rsid w:val="001A5FC1"/>
    <w:rsid w:val="001A631A"/>
    <w:rsid w:val="001A6612"/>
    <w:rsid w:val="001B20C5"/>
    <w:rsid w:val="001B54D9"/>
    <w:rsid w:val="001B565A"/>
    <w:rsid w:val="001B57D8"/>
    <w:rsid w:val="001B704A"/>
    <w:rsid w:val="001B73F9"/>
    <w:rsid w:val="001C0992"/>
    <w:rsid w:val="001C1A92"/>
    <w:rsid w:val="001C1E6A"/>
    <w:rsid w:val="001C35A1"/>
    <w:rsid w:val="001C52F6"/>
    <w:rsid w:val="001C5CCF"/>
    <w:rsid w:val="001D2693"/>
    <w:rsid w:val="001D28E2"/>
    <w:rsid w:val="001D346A"/>
    <w:rsid w:val="001D37BB"/>
    <w:rsid w:val="001D4488"/>
    <w:rsid w:val="001D6519"/>
    <w:rsid w:val="001D71C1"/>
    <w:rsid w:val="001D73CB"/>
    <w:rsid w:val="001E0428"/>
    <w:rsid w:val="001E1D51"/>
    <w:rsid w:val="001E2A2A"/>
    <w:rsid w:val="001E6260"/>
    <w:rsid w:val="001E6EBF"/>
    <w:rsid w:val="001F0651"/>
    <w:rsid w:val="001F2C4B"/>
    <w:rsid w:val="001F5BB8"/>
    <w:rsid w:val="001F73FC"/>
    <w:rsid w:val="001F78D4"/>
    <w:rsid w:val="00200795"/>
    <w:rsid w:val="00200F2F"/>
    <w:rsid w:val="00203090"/>
    <w:rsid w:val="002031FB"/>
    <w:rsid w:val="00203C8B"/>
    <w:rsid w:val="00204789"/>
    <w:rsid w:val="00205021"/>
    <w:rsid w:val="002065A5"/>
    <w:rsid w:val="0020664D"/>
    <w:rsid w:val="00207775"/>
    <w:rsid w:val="00210AC8"/>
    <w:rsid w:val="00210F9C"/>
    <w:rsid w:val="002116B1"/>
    <w:rsid w:val="00212AED"/>
    <w:rsid w:val="00213753"/>
    <w:rsid w:val="002142E0"/>
    <w:rsid w:val="00214589"/>
    <w:rsid w:val="00217988"/>
    <w:rsid w:val="00221B29"/>
    <w:rsid w:val="00222216"/>
    <w:rsid w:val="002227DE"/>
    <w:rsid w:val="00222E9E"/>
    <w:rsid w:val="00225682"/>
    <w:rsid w:val="00226121"/>
    <w:rsid w:val="002267E9"/>
    <w:rsid w:val="00226E1B"/>
    <w:rsid w:val="00232A6C"/>
    <w:rsid w:val="00234FFC"/>
    <w:rsid w:val="0023507C"/>
    <w:rsid w:val="002358DD"/>
    <w:rsid w:val="00236F3B"/>
    <w:rsid w:val="002378F0"/>
    <w:rsid w:val="00237C09"/>
    <w:rsid w:val="00241FF6"/>
    <w:rsid w:val="00242178"/>
    <w:rsid w:val="00243008"/>
    <w:rsid w:val="002432C5"/>
    <w:rsid w:val="0024585F"/>
    <w:rsid w:val="00247E68"/>
    <w:rsid w:val="00251EE1"/>
    <w:rsid w:val="00254715"/>
    <w:rsid w:val="00256A24"/>
    <w:rsid w:val="00256FA0"/>
    <w:rsid w:val="002607E3"/>
    <w:rsid w:val="00260E88"/>
    <w:rsid w:val="00262A84"/>
    <w:rsid w:val="00262E81"/>
    <w:rsid w:val="0026319C"/>
    <w:rsid w:val="002636AB"/>
    <w:rsid w:val="002645F1"/>
    <w:rsid w:val="002658D1"/>
    <w:rsid w:val="00265B15"/>
    <w:rsid w:val="00266731"/>
    <w:rsid w:val="00267F07"/>
    <w:rsid w:val="002718A4"/>
    <w:rsid w:val="00273569"/>
    <w:rsid w:val="00273909"/>
    <w:rsid w:val="00273AB5"/>
    <w:rsid w:val="00273F10"/>
    <w:rsid w:val="00274183"/>
    <w:rsid w:val="0027489E"/>
    <w:rsid w:val="00282246"/>
    <w:rsid w:val="00282C48"/>
    <w:rsid w:val="00282C68"/>
    <w:rsid w:val="002835D7"/>
    <w:rsid w:val="00283947"/>
    <w:rsid w:val="00286D23"/>
    <w:rsid w:val="00286FBB"/>
    <w:rsid w:val="00291008"/>
    <w:rsid w:val="002949F0"/>
    <w:rsid w:val="0029526A"/>
    <w:rsid w:val="002979BF"/>
    <w:rsid w:val="002A02A3"/>
    <w:rsid w:val="002A1763"/>
    <w:rsid w:val="002A3045"/>
    <w:rsid w:val="002A441B"/>
    <w:rsid w:val="002A520C"/>
    <w:rsid w:val="002A648F"/>
    <w:rsid w:val="002A75FD"/>
    <w:rsid w:val="002A7825"/>
    <w:rsid w:val="002B06FB"/>
    <w:rsid w:val="002B15E5"/>
    <w:rsid w:val="002B2B05"/>
    <w:rsid w:val="002B4F5D"/>
    <w:rsid w:val="002B7C3F"/>
    <w:rsid w:val="002B7EB6"/>
    <w:rsid w:val="002C28EA"/>
    <w:rsid w:val="002C3652"/>
    <w:rsid w:val="002C425A"/>
    <w:rsid w:val="002C74D0"/>
    <w:rsid w:val="002C7E8D"/>
    <w:rsid w:val="002D1ED3"/>
    <w:rsid w:val="002D422A"/>
    <w:rsid w:val="002D4B7C"/>
    <w:rsid w:val="002D5855"/>
    <w:rsid w:val="002D702E"/>
    <w:rsid w:val="002D73B2"/>
    <w:rsid w:val="002D7FD8"/>
    <w:rsid w:val="002E1F18"/>
    <w:rsid w:val="002E5471"/>
    <w:rsid w:val="002E709A"/>
    <w:rsid w:val="002E7490"/>
    <w:rsid w:val="002F0143"/>
    <w:rsid w:val="002F1754"/>
    <w:rsid w:val="002F1A0E"/>
    <w:rsid w:val="002F2B35"/>
    <w:rsid w:val="002F2BB5"/>
    <w:rsid w:val="002F3AEF"/>
    <w:rsid w:val="002F3E0E"/>
    <w:rsid w:val="002F4555"/>
    <w:rsid w:val="002F72C1"/>
    <w:rsid w:val="002F7354"/>
    <w:rsid w:val="00302365"/>
    <w:rsid w:val="0030238C"/>
    <w:rsid w:val="0030453A"/>
    <w:rsid w:val="0030468B"/>
    <w:rsid w:val="00306DF5"/>
    <w:rsid w:val="00307CD1"/>
    <w:rsid w:val="00310140"/>
    <w:rsid w:val="003105EC"/>
    <w:rsid w:val="00312425"/>
    <w:rsid w:val="00313712"/>
    <w:rsid w:val="00313BB0"/>
    <w:rsid w:val="003159C2"/>
    <w:rsid w:val="003165EC"/>
    <w:rsid w:val="00316ACA"/>
    <w:rsid w:val="00317557"/>
    <w:rsid w:val="0032032F"/>
    <w:rsid w:val="00322285"/>
    <w:rsid w:val="0032268F"/>
    <w:rsid w:val="00323E7B"/>
    <w:rsid w:val="00325110"/>
    <w:rsid w:val="00326308"/>
    <w:rsid w:val="0032660F"/>
    <w:rsid w:val="00326825"/>
    <w:rsid w:val="0033171F"/>
    <w:rsid w:val="00333D5F"/>
    <w:rsid w:val="003350FC"/>
    <w:rsid w:val="00335C0C"/>
    <w:rsid w:val="00335D82"/>
    <w:rsid w:val="00337FA9"/>
    <w:rsid w:val="0034030E"/>
    <w:rsid w:val="00340821"/>
    <w:rsid w:val="00341EBC"/>
    <w:rsid w:val="003471F5"/>
    <w:rsid w:val="00350E16"/>
    <w:rsid w:val="00351A2C"/>
    <w:rsid w:val="00351FE0"/>
    <w:rsid w:val="0035227E"/>
    <w:rsid w:val="003533FA"/>
    <w:rsid w:val="00353FBD"/>
    <w:rsid w:val="003550BF"/>
    <w:rsid w:val="003551DE"/>
    <w:rsid w:val="00355A09"/>
    <w:rsid w:val="00356E5A"/>
    <w:rsid w:val="00357E28"/>
    <w:rsid w:val="00361928"/>
    <w:rsid w:val="00361D3C"/>
    <w:rsid w:val="00362B9F"/>
    <w:rsid w:val="00364594"/>
    <w:rsid w:val="003649BF"/>
    <w:rsid w:val="00365A7D"/>
    <w:rsid w:val="00365B7B"/>
    <w:rsid w:val="003666E7"/>
    <w:rsid w:val="00367DC7"/>
    <w:rsid w:val="00367E9E"/>
    <w:rsid w:val="00373745"/>
    <w:rsid w:val="0037398F"/>
    <w:rsid w:val="00374643"/>
    <w:rsid w:val="003772CA"/>
    <w:rsid w:val="00377365"/>
    <w:rsid w:val="00377B11"/>
    <w:rsid w:val="00384689"/>
    <w:rsid w:val="003850C9"/>
    <w:rsid w:val="00385206"/>
    <w:rsid w:val="00385FC0"/>
    <w:rsid w:val="00385FF1"/>
    <w:rsid w:val="00386666"/>
    <w:rsid w:val="00387E96"/>
    <w:rsid w:val="00387F1E"/>
    <w:rsid w:val="00391D26"/>
    <w:rsid w:val="0039301A"/>
    <w:rsid w:val="0039422F"/>
    <w:rsid w:val="00396D33"/>
    <w:rsid w:val="00397B13"/>
    <w:rsid w:val="003A15F3"/>
    <w:rsid w:val="003A227D"/>
    <w:rsid w:val="003A38C1"/>
    <w:rsid w:val="003A41E3"/>
    <w:rsid w:val="003A46EB"/>
    <w:rsid w:val="003A5834"/>
    <w:rsid w:val="003A5F7B"/>
    <w:rsid w:val="003B0A9B"/>
    <w:rsid w:val="003B145B"/>
    <w:rsid w:val="003B1962"/>
    <w:rsid w:val="003B1A6A"/>
    <w:rsid w:val="003B2590"/>
    <w:rsid w:val="003B3B73"/>
    <w:rsid w:val="003B3D62"/>
    <w:rsid w:val="003B3E80"/>
    <w:rsid w:val="003B45BE"/>
    <w:rsid w:val="003B4A35"/>
    <w:rsid w:val="003B6E81"/>
    <w:rsid w:val="003C1A4C"/>
    <w:rsid w:val="003C1B39"/>
    <w:rsid w:val="003C2AB1"/>
    <w:rsid w:val="003C334F"/>
    <w:rsid w:val="003D0FE5"/>
    <w:rsid w:val="003D1DE5"/>
    <w:rsid w:val="003D2B33"/>
    <w:rsid w:val="003D5C96"/>
    <w:rsid w:val="003D63AE"/>
    <w:rsid w:val="003E4E40"/>
    <w:rsid w:val="003E50E5"/>
    <w:rsid w:val="003E54D8"/>
    <w:rsid w:val="003E5E42"/>
    <w:rsid w:val="003E5E83"/>
    <w:rsid w:val="003E6128"/>
    <w:rsid w:val="003F109D"/>
    <w:rsid w:val="003F1B05"/>
    <w:rsid w:val="003F2599"/>
    <w:rsid w:val="003F28FF"/>
    <w:rsid w:val="003F392B"/>
    <w:rsid w:val="003F40F3"/>
    <w:rsid w:val="003F4547"/>
    <w:rsid w:val="003F48B8"/>
    <w:rsid w:val="003F714E"/>
    <w:rsid w:val="003F73B5"/>
    <w:rsid w:val="003F7B07"/>
    <w:rsid w:val="00400E6A"/>
    <w:rsid w:val="004031D0"/>
    <w:rsid w:val="0040571B"/>
    <w:rsid w:val="00406AF2"/>
    <w:rsid w:val="004079BF"/>
    <w:rsid w:val="00407A07"/>
    <w:rsid w:val="00407D6D"/>
    <w:rsid w:val="004112B5"/>
    <w:rsid w:val="004119EF"/>
    <w:rsid w:val="00412357"/>
    <w:rsid w:val="00413C05"/>
    <w:rsid w:val="00413DC2"/>
    <w:rsid w:val="004141C6"/>
    <w:rsid w:val="004152BA"/>
    <w:rsid w:val="00417DDB"/>
    <w:rsid w:val="004201EA"/>
    <w:rsid w:val="004214AE"/>
    <w:rsid w:val="004225C8"/>
    <w:rsid w:val="00426133"/>
    <w:rsid w:val="00426E7B"/>
    <w:rsid w:val="00427D4D"/>
    <w:rsid w:val="00433803"/>
    <w:rsid w:val="00433B4E"/>
    <w:rsid w:val="00434CEB"/>
    <w:rsid w:val="004363E3"/>
    <w:rsid w:val="004411E5"/>
    <w:rsid w:val="00441559"/>
    <w:rsid w:val="0044195E"/>
    <w:rsid w:val="00444510"/>
    <w:rsid w:val="0044546D"/>
    <w:rsid w:val="004468FF"/>
    <w:rsid w:val="004474E1"/>
    <w:rsid w:val="0044794C"/>
    <w:rsid w:val="00447BCD"/>
    <w:rsid w:val="004515EA"/>
    <w:rsid w:val="0045429F"/>
    <w:rsid w:val="004555F9"/>
    <w:rsid w:val="0045582F"/>
    <w:rsid w:val="0045594A"/>
    <w:rsid w:val="0045721A"/>
    <w:rsid w:val="00461209"/>
    <w:rsid w:val="00462B58"/>
    <w:rsid w:val="00464164"/>
    <w:rsid w:val="0046514A"/>
    <w:rsid w:val="0046645D"/>
    <w:rsid w:val="0046678D"/>
    <w:rsid w:val="00467144"/>
    <w:rsid w:val="00470158"/>
    <w:rsid w:val="004727AB"/>
    <w:rsid w:val="0047491B"/>
    <w:rsid w:val="004760F2"/>
    <w:rsid w:val="00476434"/>
    <w:rsid w:val="00476B2B"/>
    <w:rsid w:val="004774B2"/>
    <w:rsid w:val="00480564"/>
    <w:rsid w:val="00481D40"/>
    <w:rsid w:val="004827E2"/>
    <w:rsid w:val="00484A73"/>
    <w:rsid w:val="00484B7A"/>
    <w:rsid w:val="00487100"/>
    <w:rsid w:val="0048710A"/>
    <w:rsid w:val="0049035C"/>
    <w:rsid w:val="00491D4C"/>
    <w:rsid w:val="00494940"/>
    <w:rsid w:val="00494CF7"/>
    <w:rsid w:val="00494E84"/>
    <w:rsid w:val="004959DF"/>
    <w:rsid w:val="00496D46"/>
    <w:rsid w:val="00497166"/>
    <w:rsid w:val="004A1BD0"/>
    <w:rsid w:val="004A2631"/>
    <w:rsid w:val="004A2AF0"/>
    <w:rsid w:val="004A2DDC"/>
    <w:rsid w:val="004A4925"/>
    <w:rsid w:val="004A5EC8"/>
    <w:rsid w:val="004A651B"/>
    <w:rsid w:val="004B12C7"/>
    <w:rsid w:val="004B4035"/>
    <w:rsid w:val="004B4261"/>
    <w:rsid w:val="004B435C"/>
    <w:rsid w:val="004B5DBC"/>
    <w:rsid w:val="004B66CA"/>
    <w:rsid w:val="004C14A3"/>
    <w:rsid w:val="004C3161"/>
    <w:rsid w:val="004C4CD0"/>
    <w:rsid w:val="004C5B65"/>
    <w:rsid w:val="004D054B"/>
    <w:rsid w:val="004D0A28"/>
    <w:rsid w:val="004D1D61"/>
    <w:rsid w:val="004D2375"/>
    <w:rsid w:val="004D3831"/>
    <w:rsid w:val="004D3951"/>
    <w:rsid w:val="004E21BA"/>
    <w:rsid w:val="004E25D4"/>
    <w:rsid w:val="004E29E2"/>
    <w:rsid w:val="004E2FA0"/>
    <w:rsid w:val="004E4564"/>
    <w:rsid w:val="004E55A8"/>
    <w:rsid w:val="004E6E77"/>
    <w:rsid w:val="004F19C2"/>
    <w:rsid w:val="004F1ACD"/>
    <w:rsid w:val="004F3CF6"/>
    <w:rsid w:val="004F4036"/>
    <w:rsid w:val="004F40F9"/>
    <w:rsid w:val="004F4122"/>
    <w:rsid w:val="004F579F"/>
    <w:rsid w:val="004F60F9"/>
    <w:rsid w:val="004F6BFE"/>
    <w:rsid w:val="00500861"/>
    <w:rsid w:val="005008C0"/>
    <w:rsid w:val="00502EA2"/>
    <w:rsid w:val="0050689E"/>
    <w:rsid w:val="005069FD"/>
    <w:rsid w:val="00506F27"/>
    <w:rsid w:val="00507A94"/>
    <w:rsid w:val="00510DFA"/>
    <w:rsid w:val="00511543"/>
    <w:rsid w:val="005116EB"/>
    <w:rsid w:val="00516B19"/>
    <w:rsid w:val="00516F19"/>
    <w:rsid w:val="005178D8"/>
    <w:rsid w:val="005202CA"/>
    <w:rsid w:val="00520F5F"/>
    <w:rsid w:val="00522A72"/>
    <w:rsid w:val="005236F8"/>
    <w:rsid w:val="00523922"/>
    <w:rsid w:val="00525472"/>
    <w:rsid w:val="00526391"/>
    <w:rsid w:val="005273A3"/>
    <w:rsid w:val="00531A47"/>
    <w:rsid w:val="00532019"/>
    <w:rsid w:val="00532131"/>
    <w:rsid w:val="005326D1"/>
    <w:rsid w:val="00535B07"/>
    <w:rsid w:val="005371EB"/>
    <w:rsid w:val="00537266"/>
    <w:rsid w:val="005403C7"/>
    <w:rsid w:val="005403CE"/>
    <w:rsid w:val="00541517"/>
    <w:rsid w:val="005419D0"/>
    <w:rsid w:val="00542091"/>
    <w:rsid w:val="00550DE3"/>
    <w:rsid w:val="00550F0F"/>
    <w:rsid w:val="005512DF"/>
    <w:rsid w:val="00554F64"/>
    <w:rsid w:val="00554FED"/>
    <w:rsid w:val="005552F3"/>
    <w:rsid w:val="00556F36"/>
    <w:rsid w:val="0055762E"/>
    <w:rsid w:val="005602BF"/>
    <w:rsid w:val="005629A5"/>
    <w:rsid w:val="00562E93"/>
    <w:rsid w:val="0056330A"/>
    <w:rsid w:val="00563AC0"/>
    <w:rsid w:val="00563C6F"/>
    <w:rsid w:val="0056544D"/>
    <w:rsid w:val="0056549B"/>
    <w:rsid w:val="00566F01"/>
    <w:rsid w:val="0056771D"/>
    <w:rsid w:val="00570F8C"/>
    <w:rsid w:val="005719F2"/>
    <w:rsid w:val="005727A5"/>
    <w:rsid w:val="005742DA"/>
    <w:rsid w:val="005754A2"/>
    <w:rsid w:val="00575601"/>
    <w:rsid w:val="0057560F"/>
    <w:rsid w:val="0057583C"/>
    <w:rsid w:val="00582E8A"/>
    <w:rsid w:val="0058620D"/>
    <w:rsid w:val="00586709"/>
    <w:rsid w:val="00586715"/>
    <w:rsid w:val="005A06E4"/>
    <w:rsid w:val="005A1914"/>
    <w:rsid w:val="005A5419"/>
    <w:rsid w:val="005A54E4"/>
    <w:rsid w:val="005A59D1"/>
    <w:rsid w:val="005A5E02"/>
    <w:rsid w:val="005A6C73"/>
    <w:rsid w:val="005A6E11"/>
    <w:rsid w:val="005A703A"/>
    <w:rsid w:val="005B1743"/>
    <w:rsid w:val="005B1842"/>
    <w:rsid w:val="005B3F8E"/>
    <w:rsid w:val="005C1899"/>
    <w:rsid w:val="005C2355"/>
    <w:rsid w:val="005C2AF0"/>
    <w:rsid w:val="005C4E16"/>
    <w:rsid w:val="005C527A"/>
    <w:rsid w:val="005C69DA"/>
    <w:rsid w:val="005C6E07"/>
    <w:rsid w:val="005D0282"/>
    <w:rsid w:val="005D1C80"/>
    <w:rsid w:val="005D2DDC"/>
    <w:rsid w:val="005D3347"/>
    <w:rsid w:val="005D4FC1"/>
    <w:rsid w:val="005D5904"/>
    <w:rsid w:val="005D6614"/>
    <w:rsid w:val="005D7A0F"/>
    <w:rsid w:val="005E061C"/>
    <w:rsid w:val="005E6950"/>
    <w:rsid w:val="005E7B36"/>
    <w:rsid w:val="005F000B"/>
    <w:rsid w:val="005F0F28"/>
    <w:rsid w:val="005F1323"/>
    <w:rsid w:val="005F2F36"/>
    <w:rsid w:val="005F5DC5"/>
    <w:rsid w:val="005F6BF2"/>
    <w:rsid w:val="0060153F"/>
    <w:rsid w:val="00601C0D"/>
    <w:rsid w:val="00605ED8"/>
    <w:rsid w:val="00606A65"/>
    <w:rsid w:val="0060700F"/>
    <w:rsid w:val="00607122"/>
    <w:rsid w:val="00610C92"/>
    <w:rsid w:val="00612785"/>
    <w:rsid w:val="00613006"/>
    <w:rsid w:val="006133D6"/>
    <w:rsid w:val="00614F55"/>
    <w:rsid w:val="0061714F"/>
    <w:rsid w:val="00621A4D"/>
    <w:rsid w:val="00625F02"/>
    <w:rsid w:val="006263D2"/>
    <w:rsid w:val="00626A2F"/>
    <w:rsid w:val="006301AC"/>
    <w:rsid w:val="006309F9"/>
    <w:rsid w:val="00630C82"/>
    <w:rsid w:val="00633342"/>
    <w:rsid w:val="00633D17"/>
    <w:rsid w:val="00634C1A"/>
    <w:rsid w:val="0063558B"/>
    <w:rsid w:val="006355A1"/>
    <w:rsid w:val="00635CAA"/>
    <w:rsid w:val="00637565"/>
    <w:rsid w:val="00640598"/>
    <w:rsid w:val="00641053"/>
    <w:rsid w:val="006411AA"/>
    <w:rsid w:val="00642ECA"/>
    <w:rsid w:val="00643135"/>
    <w:rsid w:val="00643BA6"/>
    <w:rsid w:val="00646B70"/>
    <w:rsid w:val="00646ECA"/>
    <w:rsid w:val="006510E6"/>
    <w:rsid w:val="00651A6E"/>
    <w:rsid w:val="00652931"/>
    <w:rsid w:val="006556B5"/>
    <w:rsid w:val="00655ABF"/>
    <w:rsid w:val="00655B30"/>
    <w:rsid w:val="00656A6B"/>
    <w:rsid w:val="00660A0F"/>
    <w:rsid w:val="006618D1"/>
    <w:rsid w:val="006620F5"/>
    <w:rsid w:val="00662EA5"/>
    <w:rsid w:val="006635FE"/>
    <w:rsid w:val="006659B6"/>
    <w:rsid w:val="006661A8"/>
    <w:rsid w:val="00667362"/>
    <w:rsid w:val="006700EF"/>
    <w:rsid w:val="0067037D"/>
    <w:rsid w:val="0067366E"/>
    <w:rsid w:val="00673D61"/>
    <w:rsid w:val="00674709"/>
    <w:rsid w:val="00675617"/>
    <w:rsid w:val="006769B3"/>
    <w:rsid w:val="006818FB"/>
    <w:rsid w:val="00681EDE"/>
    <w:rsid w:val="00682EC3"/>
    <w:rsid w:val="0068300A"/>
    <w:rsid w:val="00683391"/>
    <w:rsid w:val="0068547C"/>
    <w:rsid w:val="00685572"/>
    <w:rsid w:val="00687E8F"/>
    <w:rsid w:val="00690CF8"/>
    <w:rsid w:val="00690E23"/>
    <w:rsid w:val="006927E8"/>
    <w:rsid w:val="00693FE5"/>
    <w:rsid w:val="006A0A5C"/>
    <w:rsid w:val="006A202A"/>
    <w:rsid w:val="006A2207"/>
    <w:rsid w:val="006A2616"/>
    <w:rsid w:val="006A2BAD"/>
    <w:rsid w:val="006A5346"/>
    <w:rsid w:val="006A76D3"/>
    <w:rsid w:val="006A7A8F"/>
    <w:rsid w:val="006A7D35"/>
    <w:rsid w:val="006B0EA6"/>
    <w:rsid w:val="006B1CE3"/>
    <w:rsid w:val="006B587B"/>
    <w:rsid w:val="006B5A91"/>
    <w:rsid w:val="006B64D2"/>
    <w:rsid w:val="006C0D75"/>
    <w:rsid w:val="006C2A29"/>
    <w:rsid w:val="006C2A38"/>
    <w:rsid w:val="006C2ADA"/>
    <w:rsid w:val="006C5BDD"/>
    <w:rsid w:val="006C62C6"/>
    <w:rsid w:val="006D0055"/>
    <w:rsid w:val="006D0104"/>
    <w:rsid w:val="006D08AA"/>
    <w:rsid w:val="006D0F14"/>
    <w:rsid w:val="006D1E11"/>
    <w:rsid w:val="006D21F9"/>
    <w:rsid w:val="006D254F"/>
    <w:rsid w:val="006D4CC9"/>
    <w:rsid w:val="006D603B"/>
    <w:rsid w:val="006D662B"/>
    <w:rsid w:val="006D77D3"/>
    <w:rsid w:val="006D7FCB"/>
    <w:rsid w:val="006E2958"/>
    <w:rsid w:val="006E350F"/>
    <w:rsid w:val="006E3C6A"/>
    <w:rsid w:val="006E55F3"/>
    <w:rsid w:val="006E5623"/>
    <w:rsid w:val="006E5F32"/>
    <w:rsid w:val="006E680D"/>
    <w:rsid w:val="006F4A64"/>
    <w:rsid w:val="006F5684"/>
    <w:rsid w:val="006F5AC6"/>
    <w:rsid w:val="006F5C1A"/>
    <w:rsid w:val="0070160A"/>
    <w:rsid w:val="00701943"/>
    <w:rsid w:val="007028EB"/>
    <w:rsid w:val="007030C3"/>
    <w:rsid w:val="007048A8"/>
    <w:rsid w:val="00704B52"/>
    <w:rsid w:val="00707EFF"/>
    <w:rsid w:val="007101DF"/>
    <w:rsid w:val="00710ED8"/>
    <w:rsid w:val="00711D30"/>
    <w:rsid w:val="00713752"/>
    <w:rsid w:val="0071503C"/>
    <w:rsid w:val="00717ECE"/>
    <w:rsid w:val="00720A55"/>
    <w:rsid w:val="007213D9"/>
    <w:rsid w:val="00722F11"/>
    <w:rsid w:val="00722F2B"/>
    <w:rsid w:val="00723110"/>
    <w:rsid w:val="007235BC"/>
    <w:rsid w:val="00723AD8"/>
    <w:rsid w:val="00723EDB"/>
    <w:rsid w:val="00725E2F"/>
    <w:rsid w:val="00732BE4"/>
    <w:rsid w:val="00733B55"/>
    <w:rsid w:val="00735733"/>
    <w:rsid w:val="00743921"/>
    <w:rsid w:val="0074414D"/>
    <w:rsid w:val="007444B9"/>
    <w:rsid w:val="00745C1F"/>
    <w:rsid w:val="0074664F"/>
    <w:rsid w:val="00747277"/>
    <w:rsid w:val="007473D3"/>
    <w:rsid w:val="00752682"/>
    <w:rsid w:val="00754063"/>
    <w:rsid w:val="00754507"/>
    <w:rsid w:val="007546AB"/>
    <w:rsid w:val="007548ED"/>
    <w:rsid w:val="00756215"/>
    <w:rsid w:val="00760972"/>
    <w:rsid w:val="0076149B"/>
    <w:rsid w:val="007620C0"/>
    <w:rsid w:val="007635B2"/>
    <w:rsid w:val="00771896"/>
    <w:rsid w:val="00774355"/>
    <w:rsid w:val="00774446"/>
    <w:rsid w:val="00775D32"/>
    <w:rsid w:val="00775FCE"/>
    <w:rsid w:val="007766E7"/>
    <w:rsid w:val="007777AB"/>
    <w:rsid w:val="00781337"/>
    <w:rsid w:val="00781FD2"/>
    <w:rsid w:val="007838EE"/>
    <w:rsid w:val="0078494E"/>
    <w:rsid w:val="00784E50"/>
    <w:rsid w:val="0078518E"/>
    <w:rsid w:val="007869C4"/>
    <w:rsid w:val="007871C2"/>
    <w:rsid w:val="00787649"/>
    <w:rsid w:val="00787F6C"/>
    <w:rsid w:val="0079191F"/>
    <w:rsid w:val="007919B2"/>
    <w:rsid w:val="00792433"/>
    <w:rsid w:val="00792E4F"/>
    <w:rsid w:val="0079425A"/>
    <w:rsid w:val="00794C2D"/>
    <w:rsid w:val="0079502C"/>
    <w:rsid w:val="00795BD0"/>
    <w:rsid w:val="00795CF7"/>
    <w:rsid w:val="0079751B"/>
    <w:rsid w:val="007A0764"/>
    <w:rsid w:val="007A1BD9"/>
    <w:rsid w:val="007A2BF1"/>
    <w:rsid w:val="007A4A84"/>
    <w:rsid w:val="007A4FF0"/>
    <w:rsid w:val="007A50C6"/>
    <w:rsid w:val="007A5FD8"/>
    <w:rsid w:val="007A60F9"/>
    <w:rsid w:val="007A72FD"/>
    <w:rsid w:val="007B0270"/>
    <w:rsid w:val="007B230C"/>
    <w:rsid w:val="007B2E5C"/>
    <w:rsid w:val="007B379F"/>
    <w:rsid w:val="007B580D"/>
    <w:rsid w:val="007B6A5F"/>
    <w:rsid w:val="007B7D25"/>
    <w:rsid w:val="007C2F29"/>
    <w:rsid w:val="007C3A6D"/>
    <w:rsid w:val="007C4EB9"/>
    <w:rsid w:val="007C5BBC"/>
    <w:rsid w:val="007C79D9"/>
    <w:rsid w:val="007C7A38"/>
    <w:rsid w:val="007D0C34"/>
    <w:rsid w:val="007D1214"/>
    <w:rsid w:val="007D33F9"/>
    <w:rsid w:val="007D354E"/>
    <w:rsid w:val="007D49CD"/>
    <w:rsid w:val="007D4F25"/>
    <w:rsid w:val="007D6801"/>
    <w:rsid w:val="007D730B"/>
    <w:rsid w:val="007D75F1"/>
    <w:rsid w:val="007D7FF1"/>
    <w:rsid w:val="007E1ED5"/>
    <w:rsid w:val="007E22BB"/>
    <w:rsid w:val="007E2757"/>
    <w:rsid w:val="007E325F"/>
    <w:rsid w:val="007E34F5"/>
    <w:rsid w:val="007E5F4B"/>
    <w:rsid w:val="007E6BBC"/>
    <w:rsid w:val="007F03CA"/>
    <w:rsid w:val="007F086E"/>
    <w:rsid w:val="007F1F2F"/>
    <w:rsid w:val="007F2C42"/>
    <w:rsid w:val="007F338C"/>
    <w:rsid w:val="007F338D"/>
    <w:rsid w:val="007F44A0"/>
    <w:rsid w:val="007F5BED"/>
    <w:rsid w:val="007F6246"/>
    <w:rsid w:val="007F6490"/>
    <w:rsid w:val="007F70CC"/>
    <w:rsid w:val="007F78D7"/>
    <w:rsid w:val="008007E8"/>
    <w:rsid w:val="00800D99"/>
    <w:rsid w:val="00801D9C"/>
    <w:rsid w:val="0080250B"/>
    <w:rsid w:val="00802529"/>
    <w:rsid w:val="00805E8C"/>
    <w:rsid w:val="00811550"/>
    <w:rsid w:val="00811C43"/>
    <w:rsid w:val="00812B57"/>
    <w:rsid w:val="00813771"/>
    <w:rsid w:val="00813B32"/>
    <w:rsid w:val="00813EC5"/>
    <w:rsid w:val="00814A4C"/>
    <w:rsid w:val="00814B0F"/>
    <w:rsid w:val="00816975"/>
    <w:rsid w:val="0081755B"/>
    <w:rsid w:val="00817A81"/>
    <w:rsid w:val="00821122"/>
    <w:rsid w:val="008233B6"/>
    <w:rsid w:val="00825485"/>
    <w:rsid w:val="00825494"/>
    <w:rsid w:val="00825B13"/>
    <w:rsid w:val="00825B5A"/>
    <w:rsid w:val="00827154"/>
    <w:rsid w:val="00827F1D"/>
    <w:rsid w:val="0083056E"/>
    <w:rsid w:val="008328F5"/>
    <w:rsid w:val="00832B26"/>
    <w:rsid w:val="00833494"/>
    <w:rsid w:val="008365D0"/>
    <w:rsid w:val="00836758"/>
    <w:rsid w:val="0083761D"/>
    <w:rsid w:val="00844873"/>
    <w:rsid w:val="0084504B"/>
    <w:rsid w:val="008470E5"/>
    <w:rsid w:val="00850CCC"/>
    <w:rsid w:val="00851224"/>
    <w:rsid w:val="008537E7"/>
    <w:rsid w:val="00854543"/>
    <w:rsid w:val="00854B0A"/>
    <w:rsid w:val="00854EDE"/>
    <w:rsid w:val="0085531A"/>
    <w:rsid w:val="008569A3"/>
    <w:rsid w:val="008577A1"/>
    <w:rsid w:val="0086002A"/>
    <w:rsid w:val="00860273"/>
    <w:rsid w:val="00860928"/>
    <w:rsid w:val="008619FD"/>
    <w:rsid w:val="0086206F"/>
    <w:rsid w:val="00865399"/>
    <w:rsid w:val="008720AF"/>
    <w:rsid w:val="008735F4"/>
    <w:rsid w:val="00873801"/>
    <w:rsid w:val="0087425F"/>
    <w:rsid w:val="00874686"/>
    <w:rsid w:val="008761F9"/>
    <w:rsid w:val="008772EC"/>
    <w:rsid w:val="0088048A"/>
    <w:rsid w:val="00880CC8"/>
    <w:rsid w:val="0088174C"/>
    <w:rsid w:val="00882128"/>
    <w:rsid w:val="00883DFD"/>
    <w:rsid w:val="00885FAA"/>
    <w:rsid w:val="008860A8"/>
    <w:rsid w:val="00886CCC"/>
    <w:rsid w:val="00890AA3"/>
    <w:rsid w:val="00891A4E"/>
    <w:rsid w:val="00891B7B"/>
    <w:rsid w:val="00891E0E"/>
    <w:rsid w:val="008922F8"/>
    <w:rsid w:val="00892F17"/>
    <w:rsid w:val="0089424E"/>
    <w:rsid w:val="00895B58"/>
    <w:rsid w:val="00896CBB"/>
    <w:rsid w:val="00896DF3"/>
    <w:rsid w:val="00897FB2"/>
    <w:rsid w:val="008A1740"/>
    <w:rsid w:val="008A38D2"/>
    <w:rsid w:val="008A439D"/>
    <w:rsid w:val="008A64FF"/>
    <w:rsid w:val="008A731D"/>
    <w:rsid w:val="008A7444"/>
    <w:rsid w:val="008A7C5F"/>
    <w:rsid w:val="008A7D14"/>
    <w:rsid w:val="008B012E"/>
    <w:rsid w:val="008B091F"/>
    <w:rsid w:val="008B15CE"/>
    <w:rsid w:val="008B409C"/>
    <w:rsid w:val="008B5250"/>
    <w:rsid w:val="008B54F4"/>
    <w:rsid w:val="008B5672"/>
    <w:rsid w:val="008B7677"/>
    <w:rsid w:val="008B7E63"/>
    <w:rsid w:val="008C043C"/>
    <w:rsid w:val="008C1BC9"/>
    <w:rsid w:val="008C1E51"/>
    <w:rsid w:val="008C2216"/>
    <w:rsid w:val="008C4753"/>
    <w:rsid w:val="008C4776"/>
    <w:rsid w:val="008C63F4"/>
    <w:rsid w:val="008C7AAF"/>
    <w:rsid w:val="008D0344"/>
    <w:rsid w:val="008D0B01"/>
    <w:rsid w:val="008D3610"/>
    <w:rsid w:val="008D68F6"/>
    <w:rsid w:val="008E02C7"/>
    <w:rsid w:val="008E2AA4"/>
    <w:rsid w:val="008E2F2D"/>
    <w:rsid w:val="008E3B8F"/>
    <w:rsid w:val="008E3E83"/>
    <w:rsid w:val="008E48E0"/>
    <w:rsid w:val="008E53BE"/>
    <w:rsid w:val="008E6318"/>
    <w:rsid w:val="008E6808"/>
    <w:rsid w:val="008E7130"/>
    <w:rsid w:val="008F099A"/>
    <w:rsid w:val="008F1E42"/>
    <w:rsid w:val="008F2806"/>
    <w:rsid w:val="008F3100"/>
    <w:rsid w:val="008F322E"/>
    <w:rsid w:val="008F3D2C"/>
    <w:rsid w:val="008F3F95"/>
    <w:rsid w:val="008F73E4"/>
    <w:rsid w:val="00901141"/>
    <w:rsid w:val="0090212E"/>
    <w:rsid w:val="009022F5"/>
    <w:rsid w:val="009027CA"/>
    <w:rsid w:val="009028BC"/>
    <w:rsid w:val="009035F0"/>
    <w:rsid w:val="009070EA"/>
    <w:rsid w:val="00907E93"/>
    <w:rsid w:val="00910B75"/>
    <w:rsid w:val="00911CB6"/>
    <w:rsid w:val="009131B3"/>
    <w:rsid w:val="00913301"/>
    <w:rsid w:val="00913D87"/>
    <w:rsid w:val="0091423A"/>
    <w:rsid w:val="00914891"/>
    <w:rsid w:val="00914F73"/>
    <w:rsid w:val="0091691E"/>
    <w:rsid w:val="00916A5D"/>
    <w:rsid w:val="00916EE5"/>
    <w:rsid w:val="009172C9"/>
    <w:rsid w:val="00917A1E"/>
    <w:rsid w:val="00920A32"/>
    <w:rsid w:val="00921254"/>
    <w:rsid w:val="009216BF"/>
    <w:rsid w:val="00921720"/>
    <w:rsid w:val="00924C0F"/>
    <w:rsid w:val="009260BE"/>
    <w:rsid w:val="009301B0"/>
    <w:rsid w:val="009319EE"/>
    <w:rsid w:val="0093359D"/>
    <w:rsid w:val="00935811"/>
    <w:rsid w:val="00940193"/>
    <w:rsid w:val="00941F62"/>
    <w:rsid w:val="0094349A"/>
    <w:rsid w:val="00944249"/>
    <w:rsid w:val="009449C2"/>
    <w:rsid w:val="00946378"/>
    <w:rsid w:val="009473D2"/>
    <w:rsid w:val="0095204A"/>
    <w:rsid w:val="00953007"/>
    <w:rsid w:val="00955095"/>
    <w:rsid w:val="009578B0"/>
    <w:rsid w:val="009606F3"/>
    <w:rsid w:val="00961502"/>
    <w:rsid w:val="00961A28"/>
    <w:rsid w:val="00961AB4"/>
    <w:rsid w:val="00964304"/>
    <w:rsid w:val="00965653"/>
    <w:rsid w:val="0096781B"/>
    <w:rsid w:val="00967875"/>
    <w:rsid w:val="00974090"/>
    <w:rsid w:val="009745FA"/>
    <w:rsid w:val="00975EAE"/>
    <w:rsid w:val="00980289"/>
    <w:rsid w:val="00980424"/>
    <w:rsid w:val="00983E78"/>
    <w:rsid w:val="0098462E"/>
    <w:rsid w:val="00984988"/>
    <w:rsid w:val="00986983"/>
    <w:rsid w:val="00986CF2"/>
    <w:rsid w:val="00987378"/>
    <w:rsid w:val="009910ED"/>
    <w:rsid w:val="00992603"/>
    <w:rsid w:val="00992871"/>
    <w:rsid w:val="0099296B"/>
    <w:rsid w:val="00995EB5"/>
    <w:rsid w:val="00996658"/>
    <w:rsid w:val="009966F5"/>
    <w:rsid w:val="00996980"/>
    <w:rsid w:val="009A2A3D"/>
    <w:rsid w:val="009A5911"/>
    <w:rsid w:val="009A5CD7"/>
    <w:rsid w:val="009B1F6F"/>
    <w:rsid w:val="009B2B41"/>
    <w:rsid w:val="009B4B4B"/>
    <w:rsid w:val="009B5C08"/>
    <w:rsid w:val="009B62C7"/>
    <w:rsid w:val="009C1FAF"/>
    <w:rsid w:val="009C2277"/>
    <w:rsid w:val="009C232F"/>
    <w:rsid w:val="009C2F81"/>
    <w:rsid w:val="009C63D3"/>
    <w:rsid w:val="009C652C"/>
    <w:rsid w:val="009C7999"/>
    <w:rsid w:val="009D023C"/>
    <w:rsid w:val="009D1910"/>
    <w:rsid w:val="009D1A30"/>
    <w:rsid w:val="009D1BBB"/>
    <w:rsid w:val="009D29FF"/>
    <w:rsid w:val="009D41E1"/>
    <w:rsid w:val="009D4D9B"/>
    <w:rsid w:val="009D70A4"/>
    <w:rsid w:val="009D79ED"/>
    <w:rsid w:val="009E1CD5"/>
    <w:rsid w:val="009E5405"/>
    <w:rsid w:val="009E5903"/>
    <w:rsid w:val="009F1FA1"/>
    <w:rsid w:val="009F491D"/>
    <w:rsid w:val="009F78BC"/>
    <w:rsid w:val="00A02614"/>
    <w:rsid w:val="00A03133"/>
    <w:rsid w:val="00A060CA"/>
    <w:rsid w:val="00A064CF"/>
    <w:rsid w:val="00A10CAB"/>
    <w:rsid w:val="00A113EE"/>
    <w:rsid w:val="00A1233B"/>
    <w:rsid w:val="00A14ABB"/>
    <w:rsid w:val="00A1528F"/>
    <w:rsid w:val="00A17517"/>
    <w:rsid w:val="00A23460"/>
    <w:rsid w:val="00A25979"/>
    <w:rsid w:val="00A262FE"/>
    <w:rsid w:val="00A265E6"/>
    <w:rsid w:val="00A26B79"/>
    <w:rsid w:val="00A2734E"/>
    <w:rsid w:val="00A30437"/>
    <w:rsid w:val="00A31690"/>
    <w:rsid w:val="00A32AB2"/>
    <w:rsid w:val="00A33BF2"/>
    <w:rsid w:val="00A37B31"/>
    <w:rsid w:val="00A4013A"/>
    <w:rsid w:val="00A40937"/>
    <w:rsid w:val="00A43B19"/>
    <w:rsid w:val="00A442EB"/>
    <w:rsid w:val="00A45B83"/>
    <w:rsid w:val="00A472C8"/>
    <w:rsid w:val="00A47DF2"/>
    <w:rsid w:val="00A50AA9"/>
    <w:rsid w:val="00A5163C"/>
    <w:rsid w:val="00A51841"/>
    <w:rsid w:val="00A524EF"/>
    <w:rsid w:val="00A527B6"/>
    <w:rsid w:val="00A54B25"/>
    <w:rsid w:val="00A56C56"/>
    <w:rsid w:val="00A570D2"/>
    <w:rsid w:val="00A618B2"/>
    <w:rsid w:val="00A622A0"/>
    <w:rsid w:val="00A633CC"/>
    <w:rsid w:val="00A66B2A"/>
    <w:rsid w:val="00A67FF0"/>
    <w:rsid w:val="00A70F48"/>
    <w:rsid w:val="00A71BA7"/>
    <w:rsid w:val="00A71BCF"/>
    <w:rsid w:val="00A72DEC"/>
    <w:rsid w:val="00A735FA"/>
    <w:rsid w:val="00A73692"/>
    <w:rsid w:val="00A76B56"/>
    <w:rsid w:val="00A7718F"/>
    <w:rsid w:val="00A8040F"/>
    <w:rsid w:val="00A818DE"/>
    <w:rsid w:val="00A82C97"/>
    <w:rsid w:val="00A8430F"/>
    <w:rsid w:val="00A857E4"/>
    <w:rsid w:val="00A8581C"/>
    <w:rsid w:val="00A867DC"/>
    <w:rsid w:val="00A87D15"/>
    <w:rsid w:val="00A93E78"/>
    <w:rsid w:val="00A94058"/>
    <w:rsid w:val="00A95680"/>
    <w:rsid w:val="00A95FCF"/>
    <w:rsid w:val="00A9745E"/>
    <w:rsid w:val="00A979AC"/>
    <w:rsid w:val="00A97A54"/>
    <w:rsid w:val="00AA003A"/>
    <w:rsid w:val="00AA0E2F"/>
    <w:rsid w:val="00AA155B"/>
    <w:rsid w:val="00AA17C3"/>
    <w:rsid w:val="00AA1974"/>
    <w:rsid w:val="00AA2725"/>
    <w:rsid w:val="00AA2D80"/>
    <w:rsid w:val="00AA558F"/>
    <w:rsid w:val="00AA6036"/>
    <w:rsid w:val="00AA6BD5"/>
    <w:rsid w:val="00AA742C"/>
    <w:rsid w:val="00AB1B1F"/>
    <w:rsid w:val="00AB2869"/>
    <w:rsid w:val="00AB32B4"/>
    <w:rsid w:val="00AB4ABC"/>
    <w:rsid w:val="00AB6E85"/>
    <w:rsid w:val="00AC5037"/>
    <w:rsid w:val="00AC5FAA"/>
    <w:rsid w:val="00AC65E8"/>
    <w:rsid w:val="00AC65EC"/>
    <w:rsid w:val="00AC699C"/>
    <w:rsid w:val="00AD1C93"/>
    <w:rsid w:val="00AD3AC5"/>
    <w:rsid w:val="00AD3C77"/>
    <w:rsid w:val="00AD4A78"/>
    <w:rsid w:val="00AD5E8F"/>
    <w:rsid w:val="00AD6BFA"/>
    <w:rsid w:val="00AE017A"/>
    <w:rsid w:val="00AE2672"/>
    <w:rsid w:val="00AE2E60"/>
    <w:rsid w:val="00AE2FB3"/>
    <w:rsid w:val="00AE34B6"/>
    <w:rsid w:val="00AE5459"/>
    <w:rsid w:val="00AE5584"/>
    <w:rsid w:val="00AE7DC0"/>
    <w:rsid w:val="00AF35BA"/>
    <w:rsid w:val="00AF43EB"/>
    <w:rsid w:val="00AF54F3"/>
    <w:rsid w:val="00AF5FBA"/>
    <w:rsid w:val="00AF6021"/>
    <w:rsid w:val="00AF65FE"/>
    <w:rsid w:val="00AF6880"/>
    <w:rsid w:val="00AF6BFE"/>
    <w:rsid w:val="00B01435"/>
    <w:rsid w:val="00B0175F"/>
    <w:rsid w:val="00B02825"/>
    <w:rsid w:val="00B02A18"/>
    <w:rsid w:val="00B04FD3"/>
    <w:rsid w:val="00B05D79"/>
    <w:rsid w:val="00B06331"/>
    <w:rsid w:val="00B127BC"/>
    <w:rsid w:val="00B1460E"/>
    <w:rsid w:val="00B16196"/>
    <w:rsid w:val="00B17C80"/>
    <w:rsid w:val="00B20D1B"/>
    <w:rsid w:val="00B20E8E"/>
    <w:rsid w:val="00B217B7"/>
    <w:rsid w:val="00B24E62"/>
    <w:rsid w:val="00B250CA"/>
    <w:rsid w:val="00B265A9"/>
    <w:rsid w:val="00B2690B"/>
    <w:rsid w:val="00B26F6B"/>
    <w:rsid w:val="00B27D43"/>
    <w:rsid w:val="00B301B0"/>
    <w:rsid w:val="00B305E5"/>
    <w:rsid w:val="00B32105"/>
    <w:rsid w:val="00B354E8"/>
    <w:rsid w:val="00B36A00"/>
    <w:rsid w:val="00B36D86"/>
    <w:rsid w:val="00B37D11"/>
    <w:rsid w:val="00B40499"/>
    <w:rsid w:val="00B404FD"/>
    <w:rsid w:val="00B41216"/>
    <w:rsid w:val="00B41461"/>
    <w:rsid w:val="00B43DFC"/>
    <w:rsid w:val="00B43F15"/>
    <w:rsid w:val="00B47998"/>
    <w:rsid w:val="00B5006C"/>
    <w:rsid w:val="00B50B5A"/>
    <w:rsid w:val="00B50ECC"/>
    <w:rsid w:val="00B51634"/>
    <w:rsid w:val="00B51867"/>
    <w:rsid w:val="00B52327"/>
    <w:rsid w:val="00B52865"/>
    <w:rsid w:val="00B52AE1"/>
    <w:rsid w:val="00B52DAD"/>
    <w:rsid w:val="00B53C01"/>
    <w:rsid w:val="00B53D9F"/>
    <w:rsid w:val="00B53E26"/>
    <w:rsid w:val="00B55C52"/>
    <w:rsid w:val="00B56306"/>
    <w:rsid w:val="00B56810"/>
    <w:rsid w:val="00B57115"/>
    <w:rsid w:val="00B61ACE"/>
    <w:rsid w:val="00B6374A"/>
    <w:rsid w:val="00B64098"/>
    <w:rsid w:val="00B649FC"/>
    <w:rsid w:val="00B64D76"/>
    <w:rsid w:val="00B65DA9"/>
    <w:rsid w:val="00B703EB"/>
    <w:rsid w:val="00B74444"/>
    <w:rsid w:val="00B763DE"/>
    <w:rsid w:val="00B7642A"/>
    <w:rsid w:val="00B76A58"/>
    <w:rsid w:val="00B77313"/>
    <w:rsid w:val="00B7746F"/>
    <w:rsid w:val="00B8201D"/>
    <w:rsid w:val="00B82280"/>
    <w:rsid w:val="00B82345"/>
    <w:rsid w:val="00B868FB"/>
    <w:rsid w:val="00B86D4B"/>
    <w:rsid w:val="00B8704B"/>
    <w:rsid w:val="00B87156"/>
    <w:rsid w:val="00B87C08"/>
    <w:rsid w:val="00B908FD"/>
    <w:rsid w:val="00B96665"/>
    <w:rsid w:val="00B96A03"/>
    <w:rsid w:val="00BA1C57"/>
    <w:rsid w:val="00BA40F6"/>
    <w:rsid w:val="00BA5039"/>
    <w:rsid w:val="00BA52D6"/>
    <w:rsid w:val="00BA720B"/>
    <w:rsid w:val="00BB00B1"/>
    <w:rsid w:val="00BB0CC2"/>
    <w:rsid w:val="00BB0F3B"/>
    <w:rsid w:val="00BB1C04"/>
    <w:rsid w:val="00BB279F"/>
    <w:rsid w:val="00BB39D8"/>
    <w:rsid w:val="00BB4B57"/>
    <w:rsid w:val="00BB4CDA"/>
    <w:rsid w:val="00BB5367"/>
    <w:rsid w:val="00BB7459"/>
    <w:rsid w:val="00BC0255"/>
    <w:rsid w:val="00BC2EE6"/>
    <w:rsid w:val="00BC3158"/>
    <w:rsid w:val="00BC3979"/>
    <w:rsid w:val="00BC5F4E"/>
    <w:rsid w:val="00BC7662"/>
    <w:rsid w:val="00BC7C85"/>
    <w:rsid w:val="00BD0A65"/>
    <w:rsid w:val="00BD191F"/>
    <w:rsid w:val="00BD1E5E"/>
    <w:rsid w:val="00BD3B93"/>
    <w:rsid w:val="00BD485F"/>
    <w:rsid w:val="00BD729F"/>
    <w:rsid w:val="00BE1807"/>
    <w:rsid w:val="00BE30A4"/>
    <w:rsid w:val="00BE568D"/>
    <w:rsid w:val="00BE578C"/>
    <w:rsid w:val="00BE61F3"/>
    <w:rsid w:val="00BE76FB"/>
    <w:rsid w:val="00BF1137"/>
    <w:rsid w:val="00BF12EA"/>
    <w:rsid w:val="00BF2623"/>
    <w:rsid w:val="00BF2A1D"/>
    <w:rsid w:val="00BF3E49"/>
    <w:rsid w:val="00BF4EC9"/>
    <w:rsid w:val="00BF511B"/>
    <w:rsid w:val="00C006DD"/>
    <w:rsid w:val="00C007BF"/>
    <w:rsid w:val="00C017A3"/>
    <w:rsid w:val="00C06EC6"/>
    <w:rsid w:val="00C11A02"/>
    <w:rsid w:val="00C128C2"/>
    <w:rsid w:val="00C1465A"/>
    <w:rsid w:val="00C16415"/>
    <w:rsid w:val="00C17FAB"/>
    <w:rsid w:val="00C20452"/>
    <w:rsid w:val="00C244C4"/>
    <w:rsid w:val="00C25A73"/>
    <w:rsid w:val="00C2707C"/>
    <w:rsid w:val="00C2725C"/>
    <w:rsid w:val="00C2741A"/>
    <w:rsid w:val="00C275E0"/>
    <w:rsid w:val="00C27A06"/>
    <w:rsid w:val="00C27D21"/>
    <w:rsid w:val="00C31E27"/>
    <w:rsid w:val="00C31F12"/>
    <w:rsid w:val="00C32EA1"/>
    <w:rsid w:val="00C3538A"/>
    <w:rsid w:val="00C41356"/>
    <w:rsid w:val="00C4174B"/>
    <w:rsid w:val="00C4201B"/>
    <w:rsid w:val="00C43D51"/>
    <w:rsid w:val="00C441E7"/>
    <w:rsid w:val="00C45295"/>
    <w:rsid w:val="00C45764"/>
    <w:rsid w:val="00C45C94"/>
    <w:rsid w:val="00C539C1"/>
    <w:rsid w:val="00C53E67"/>
    <w:rsid w:val="00C54BD5"/>
    <w:rsid w:val="00C5636A"/>
    <w:rsid w:val="00C5662D"/>
    <w:rsid w:val="00C570E5"/>
    <w:rsid w:val="00C57409"/>
    <w:rsid w:val="00C600E6"/>
    <w:rsid w:val="00C616CE"/>
    <w:rsid w:val="00C61BDF"/>
    <w:rsid w:val="00C62840"/>
    <w:rsid w:val="00C639A7"/>
    <w:rsid w:val="00C647CB"/>
    <w:rsid w:val="00C64CC2"/>
    <w:rsid w:val="00C65018"/>
    <w:rsid w:val="00C65369"/>
    <w:rsid w:val="00C6546F"/>
    <w:rsid w:val="00C65E17"/>
    <w:rsid w:val="00C67E67"/>
    <w:rsid w:val="00C70E41"/>
    <w:rsid w:val="00C71D58"/>
    <w:rsid w:val="00C734B8"/>
    <w:rsid w:val="00C763D8"/>
    <w:rsid w:val="00C76A80"/>
    <w:rsid w:val="00C8074B"/>
    <w:rsid w:val="00C83A71"/>
    <w:rsid w:val="00C85F9F"/>
    <w:rsid w:val="00C87B44"/>
    <w:rsid w:val="00C907EB"/>
    <w:rsid w:val="00C90999"/>
    <w:rsid w:val="00C90E72"/>
    <w:rsid w:val="00C9154A"/>
    <w:rsid w:val="00C91622"/>
    <w:rsid w:val="00C919F0"/>
    <w:rsid w:val="00C9205D"/>
    <w:rsid w:val="00C923A5"/>
    <w:rsid w:val="00C95CC3"/>
    <w:rsid w:val="00C9721E"/>
    <w:rsid w:val="00CA0D04"/>
    <w:rsid w:val="00CA0D58"/>
    <w:rsid w:val="00CA3400"/>
    <w:rsid w:val="00CA5AF6"/>
    <w:rsid w:val="00CA5C33"/>
    <w:rsid w:val="00CA5FC7"/>
    <w:rsid w:val="00CA6507"/>
    <w:rsid w:val="00CA6610"/>
    <w:rsid w:val="00CB064E"/>
    <w:rsid w:val="00CB0C75"/>
    <w:rsid w:val="00CB10E4"/>
    <w:rsid w:val="00CB2717"/>
    <w:rsid w:val="00CB2AB0"/>
    <w:rsid w:val="00CB38DA"/>
    <w:rsid w:val="00CB3FDB"/>
    <w:rsid w:val="00CB40E3"/>
    <w:rsid w:val="00CB6D58"/>
    <w:rsid w:val="00CB7F5F"/>
    <w:rsid w:val="00CC0557"/>
    <w:rsid w:val="00CC1CFE"/>
    <w:rsid w:val="00CC2791"/>
    <w:rsid w:val="00CC2B8B"/>
    <w:rsid w:val="00CC3681"/>
    <w:rsid w:val="00CC38FB"/>
    <w:rsid w:val="00CC3E1C"/>
    <w:rsid w:val="00CC3FF8"/>
    <w:rsid w:val="00CC42CE"/>
    <w:rsid w:val="00CC657A"/>
    <w:rsid w:val="00CC7D7A"/>
    <w:rsid w:val="00CD0ED1"/>
    <w:rsid w:val="00CD1643"/>
    <w:rsid w:val="00CD2D65"/>
    <w:rsid w:val="00CD322C"/>
    <w:rsid w:val="00CD3AAD"/>
    <w:rsid w:val="00CD59FF"/>
    <w:rsid w:val="00CD60A1"/>
    <w:rsid w:val="00CD6290"/>
    <w:rsid w:val="00CD7187"/>
    <w:rsid w:val="00CE1E92"/>
    <w:rsid w:val="00CE39CC"/>
    <w:rsid w:val="00CE3BF0"/>
    <w:rsid w:val="00CE4C7F"/>
    <w:rsid w:val="00CE4F51"/>
    <w:rsid w:val="00CE5C0C"/>
    <w:rsid w:val="00CE65ED"/>
    <w:rsid w:val="00CE71B1"/>
    <w:rsid w:val="00CF06EB"/>
    <w:rsid w:val="00CF14E4"/>
    <w:rsid w:val="00CF1FD8"/>
    <w:rsid w:val="00CF2CA5"/>
    <w:rsid w:val="00CF4144"/>
    <w:rsid w:val="00CF42E1"/>
    <w:rsid w:val="00CF4C76"/>
    <w:rsid w:val="00CF59FF"/>
    <w:rsid w:val="00D01AA1"/>
    <w:rsid w:val="00D04774"/>
    <w:rsid w:val="00D04CF6"/>
    <w:rsid w:val="00D0553F"/>
    <w:rsid w:val="00D05B11"/>
    <w:rsid w:val="00D05CF8"/>
    <w:rsid w:val="00D0666A"/>
    <w:rsid w:val="00D0762D"/>
    <w:rsid w:val="00D076F2"/>
    <w:rsid w:val="00D10A95"/>
    <w:rsid w:val="00D10C5A"/>
    <w:rsid w:val="00D12470"/>
    <w:rsid w:val="00D16645"/>
    <w:rsid w:val="00D1678D"/>
    <w:rsid w:val="00D179D3"/>
    <w:rsid w:val="00D20DC6"/>
    <w:rsid w:val="00D21E9C"/>
    <w:rsid w:val="00D2310E"/>
    <w:rsid w:val="00D24785"/>
    <w:rsid w:val="00D24FFF"/>
    <w:rsid w:val="00D31C14"/>
    <w:rsid w:val="00D342BB"/>
    <w:rsid w:val="00D43404"/>
    <w:rsid w:val="00D43DA3"/>
    <w:rsid w:val="00D44D54"/>
    <w:rsid w:val="00D44FCB"/>
    <w:rsid w:val="00D45D70"/>
    <w:rsid w:val="00D4614A"/>
    <w:rsid w:val="00D4694F"/>
    <w:rsid w:val="00D47478"/>
    <w:rsid w:val="00D47733"/>
    <w:rsid w:val="00D51B8D"/>
    <w:rsid w:val="00D52F68"/>
    <w:rsid w:val="00D532BA"/>
    <w:rsid w:val="00D53EA4"/>
    <w:rsid w:val="00D60C9C"/>
    <w:rsid w:val="00D6158D"/>
    <w:rsid w:val="00D62192"/>
    <w:rsid w:val="00D62939"/>
    <w:rsid w:val="00D632BE"/>
    <w:rsid w:val="00D64FFF"/>
    <w:rsid w:val="00D7458A"/>
    <w:rsid w:val="00D76175"/>
    <w:rsid w:val="00D7648E"/>
    <w:rsid w:val="00D778C7"/>
    <w:rsid w:val="00D80817"/>
    <w:rsid w:val="00D8084F"/>
    <w:rsid w:val="00D818F2"/>
    <w:rsid w:val="00D81B03"/>
    <w:rsid w:val="00D8299F"/>
    <w:rsid w:val="00D8318A"/>
    <w:rsid w:val="00D857C4"/>
    <w:rsid w:val="00D862BC"/>
    <w:rsid w:val="00D86405"/>
    <w:rsid w:val="00D87A35"/>
    <w:rsid w:val="00D91E5C"/>
    <w:rsid w:val="00D95C9D"/>
    <w:rsid w:val="00D95DAD"/>
    <w:rsid w:val="00D96E60"/>
    <w:rsid w:val="00D975CE"/>
    <w:rsid w:val="00DA2D7D"/>
    <w:rsid w:val="00DA47D1"/>
    <w:rsid w:val="00DA530B"/>
    <w:rsid w:val="00DA5351"/>
    <w:rsid w:val="00DA6608"/>
    <w:rsid w:val="00DB1484"/>
    <w:rsid w:val="00DB32E4"/>
    <w:rsid w:val="00DB403D"/>
    <w:rsid w:val="00DB4509"/>
    <w:rsid w:val="00DB5088"/>
    <w:rsid w:val="00DB6A8B"/>
    <w:rsid w:val="00DC2A88"/>
    <w:rsid w:val="00DC5D12"/>
    <w:rsid w:val="00DC6D9F"/>
    <w:rsid w:val="00DC7E9B"/>
    <w:rsid w:val="00DD04C9"/>
    <w:rsid w:val="00DD38C3"/>
    <w:rsid w:val="00DD43E0"/>
    <w:rsid w:val="00DD476D"/>
    <w:rsid w:val="00DD5FB0"/>
    <w:rsid w:val="00DD6A0C"/>
    <w:rsid w:val="00DE0339"/>
    <w:rsid w:val="00DE14BC"/>
    <w:rsid w:val="00DE19F1"/>
    <w:rsid w:val="00DE228B"/>
    <w:rsid w:val="00DE2705"/>
    <w:rsid w:val="00DE2915"/>
    <w:rsid w:val="00DF005E"/>
    <w:rsid w:val="00DF0E27"/>
    <w:rsid w:val="00DF0FE3"/>
    <w:rsid w:val="00DF3A17"/>
    <w:rsid w:val="00DF3D0F"/>
    <w:rsid w:val="00DF572D"/>
    <w:rsid w:val="00DF6385"/>
    <w:rsid w:val="00DF66D4"/>
    <w:rsid w:val="00DF67C5"/>
    <w:rsid w:val="00E040A7"/>
    <w:rsid w:val="00E040EF"/>
    <w:rsid w:val="00E04563"/>
    <w:rsid w:val="00E0629E"/>
    <w:rsid w:val="00E074CF"/>
    <w:rsid w:val="00E07537"/>
    <w:rsid w:val="00E10274"/>
    <w:rsid w:val="00E11CA7"/>
    <w:rsid w:val="00E13CA1"/>
    <w:rsid w:val="00E142A9"/>
    <w:rsid w:val="00E14DBF"/>
    <w:rsid w:val="00E15028"/>
    <w:rsid w:val="00E1541B"/>
    <w:rsid w:val="00E161F1"/>
    <w:rsid w:val="00E16D76"/>
    <w:rsid w:val="00E2257E"/>
    <w:rsid w:val="00E23857"/>
    <w:rsid w:val="00E248BB"/>
    <w:rsid w:val="00E251AF"/>
    <w:rsid w:val="00E260C8"/>
    <w:rsid w:val="00E26786"/>
    <w:rsid w:val="00E2759C"/>
    <w:rsid w:val="00E307B7"/>
    <w:rsid w:val="00E30E12"/>
    <w:rsid w:val="00E341FF"/>
    <w:rsid w:val="00E34796"/>
    <w:rsid w:val="00E35323"/>
    <w:rsid w:val="00E35783"/>
    <w:rsid w:val="00E368AF"/>
    <w:rsid w:val="00E41D1E"/>
    <w:rsid w:val="00E4327E"/>
    <w:rsid w:val="00E4361E"/>
    <w:rsid w:val="00E45C68"/>
    <w:rsid w:val="00E46B1D"/>
    <w:rsid w:val="00E47AF8"/>
    <w:rsid w:val="00E50647"/>
    <w:rsid w:val="00E50729"/>
    <w:rsid w:val="00E51F3E"/>
    <w:rsid w:val="00E53C0D"/>
    <w:rsid w:val="00E544A8"/>
    <w:rsid w:val="00E573B9"/>
    <w:rsid w:val="00E57F51"/>
    <w:rsid w:val="00E61B62"/>
    <w:rsid w:val="00E653CD"/>
    <w:rsid w:val="00E65B9F"/>
    <w:rsid w:val="00E66586"/>
    <w:rsid w:val="00E66E06"/>
    <w:rsid w:val="00E70B0C"/>
    <w:rsid w:val="00E71757"/>
    <w:rsid w:val="00E726B2"/>
    <w:rsid w:val="00E72FE3"/>
    <w:rsid w:val="00E73900"/>
    <w:rsid w:val="00E74299"/>
    <w:rsid w:val="00E7681E"/>
    <w:rsid w:val="00E76E6C"/>
    <w:rsid w:val="00E77A72"/>
    <w:rsid w:val="00E80C22"/>
    <w:rsid w:val="00E81BEF"/>
    <w:rsid w:val="00E8235E"/>
    <w:rsid w:val="00E83821"/>
    <w:rsid w:val="00E844A6"/>
    <w:rsid w:val="00E849DD"/>
    <w:rsid w:val="00E84F4C"/>
    <w:rsid w:val="00E85BDA"/>
    <w:rsid w:val="00E85F5E"/>
    <w:rsid w:val="00E86A11"/>
    <w:rsid w:val="00E87308"/>
    <w:rsid w:val="00E87761"/>
    <w:rsid w:val="00E878B2"/>
    <w:rsid w:val="00E87B4E"/>
    <w:rsid w:val="00E92DD5"/>
    <w:rsid w:val="00E95582"/>
    <w:rsid w:val="00E96D7E"/>
    <w:rsid w:val="00E97E58"/>
    <w:rsid w:val="00EA32CF"/>
    <w:rsid w:val="00EA3385"/>
    <w:rsid w:val="00EA5546"/>
    <w:rsid w:val="00EA605E"/>
    <w:rsid w:val="00EA757A"/>
    <w:rsid w:val="00EB002A"/>
    <w:rsid w:val="00EB3915"/>
    <w:rsid w:val="00EB4AB9"/>
    <w:rsid w:val="00EB67DF"/>
    <w:rsid w:val="00EB7149"/>
    <w:rsid w:val="00EC49F3"/>
    <w:rsid w:val="00EC5315"/>
    <w:rsid w:val="00EC60CF"/>
    <w:rsid w:val="00EC63F0"/>
    <w:rsid w:val="00EC71AB"/>
    <w:rsid w:val="00ED0C58"/>
    <w:rsid w:val="00ED16EB"/>
    <w:rsid w:val="00ED22A6"/>
    <w:rsid w:val="00ED2612"/>
    <w:rsid w:val="00ED2647"/>
    <w:rsid w:val="00ED4846"/>
    <w:rsid w:val="00ED4E29"/>
    <w:rsid w:val="00EE228D"/>
    <w:rsid w:val="00EE58FA"/>
    <w:rsid w:val="00EE59AA"/>
    <w:rsid w:val="00EE6847"/>
    <w:rsid w:val="00EF2C61"/>
    <w:rsid w:val="00EF6484"/>
    <w:rsid w:val="00F01C3F"/>
    <w:rsid w:val="00F04C1D"/>
    <w:rsid w:val="00F04C53"/>
    <w:rsid w:val="00F051F6"/>
    <w:rsid w:val="00F07348"/>
    <w:rsid w:val="00F11AE2"/>
    <w:rsid w:val="00F127F9"/>
    <w:rsid w:val="00F14F89"/>
    <w:rsid w:val="00F151DF"/>
    <w:rsid w:val="00F15A42"/>
    <w:rsid w:val="00F16DA5"/>
    <w:rsid w:val="00F20C13"/>
    <w:rsid w:val="00F24668"/>
    <w:rsid w:val="00F25442"/>
    <w:rsid w:val="00F26788"/>
    <w:rsid w:val="00F30DBB"/>
    <w:rsid w:val="00F332F5"/>
    <w:rsid w:val="00F33885"/>
    <w:rsid w:val="00F34159"/>
    <w:rsid w:val="00F35357"/>
    <w:rsid w:val="00F36A64"/>
    <w:rsid w:val="00F370CD"/>
    <w:rsid w:val="00F370CF"/>
    <w:rsid w:val="00F37397"/>
    <w:rsid w:val="00F40016"/>
    <w:rsid w:val="00F43C0C"/>
    <w:rsid w:val="00F446AB"/>
    <w:rsid w:val="00F46CEA"/>
    <w:rsid w:val="00F50DAD"/>
    <w:rsid w:val="00F55DD2"/>
    <w:rsid w:val="00F55F08"/>
    <w:rsid w:val="00F572F4"/>
    <w:rsid w:val="00F62A95"/>
    <w:rsid w:val="00F639D9"/>
    <w:rsid w:val="00F64BD2"/>
    <w:rsid w:val="00F6526F"/>
    <w:rsid w:val="00F665C2"/>
    <w:rsid w:val="00F673C0"/>
    <w:rsid w:val="00F678CF"/>
    <w:rsid w:val="00F70C82"/>
    <w:rsid w:val="00F71AE5"/>
    <w:rsid w:val="00F72D73"/>
    <w:rsid w:val="00F750EB"/>
    <w:rsid w:val="00F757ED"/>
    <w:rsid w:val="00F77930"/>
    <w:rsid w:val="00F8179B"/>
    <w:rsid w:val="00F81A8D"/>
    <w:rsid w:val="00F829EA"/>
    <w:rsid w:val="00F82B66"/>
    <w:rsid w:val="00F82DA3"/>
    <w:rsid w:val="00F84234"/>
    <w:rsid w:val="00F84AB6"/>
    <w:rsid w:val="00F863A3"/>
    <w:rsid w:val="00F86D94"/>
    <w:rsid w:val="00F8748E"/>
    <w:rsid w:val="00F93965"/>
    <w:rsid w:val="00F941C7"/>
    <w:rsid w:val="00F96ACA"/>
    <w:rsid w:val="00F971CD"/>
    <w:rsid w:val="00FA0181"/>
    <w:rsid w:val="00FA04EA"/>
    <w:rsid w:val="00FA0810"/>
    <w:rsid w:val="00FA311C"/>
    <w:rsid w:val="00FA36F9"/>
    <w:rsid w:val="00FA4E02"/>
    <w:rsid w:val="00FA64E8"/>
    <w:rsid w:val="00FA6A52"/>
    <w:rsid w:val="00FA6C83"/>
    <w:rsid w:val="00FB01F1"/>
    <w:rsid w:val="00FB18AC"/>
    <w:rsid w:val="00FB289E"/>
    <w:rsid w:val="00FB297E"/>
    <w:rsid w:val="00FB4B14"/>
    <w:rsid w:val="00FB4D76"/>
    <w:rsid w:val="00FB6671"/>
    <w:rsid w:val="00FB6B7C"/>
    <w:rsid w:val="00FD029C"/>
    <w:rsid w:val="00FD1C43"/>
    <w:rsid w:val="00FD48D3"/>
    <w:rsid w:val="00FD5D6F"/>
    <w:rsid w:val="00FE0B91"/>
    <w:rsid w:val="00FE197C"/>
    <w:rsid w:val="00FE1EAF"/>
    <w:rsid w:val="00FE2A5A"/>
    <w:rsid w:val="00FE4C23"/>
    <w:rsid w:val="00FE7897"/>
    <w:rsid w:val="00FE7DC5"/>
    <w:rsid w:val="00FE7EE4"/>
    <w:rsid w:val="00FF112B"/>
    <w:rsid w:val="00FF1BA3"/>
    <w:rsid w:val="00FF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link w:val="10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link w:val="50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uiPriority w:val="99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  <w:style w:type="character" w:customStyle="1" w:styleId="20">
    <w:name w:val="Заголовок 2 Знак"/>
    <w:basedOn w:val="a0"/>
    <w:link w:val="2"/>
    <w:rsid w:val="00247E68"/>
    <w:rPr>
      <w:sz w:val="24"/>
    </w:rPr>
  </w:style>
  <w:style w:type="character" w:customStyle="1" w:styleId="10">
    <w:name w:val="Заголовок 1 Знак"/>
    <w:link w:val="1"/>
    <w:rsid w:val="007D7FF1"/>
    <w:rPr>
      <w:sz w:val="24"/>
      <w:u w:val="single"/>
    </w:rPr>
  </w:style>
  <w:style w:type="character" w:customStyle="1" w:styleId="50">
    <w:name w:val="Заголовок 5 Знак"/>
    <w:basedOn w:val="a0"/>
    <w:link w:val="5"/>
    <w:rsid w:val="00B56810"/>
    <w:rPr>
      <w:rFonts w:ascii="ISOCTEUR" w:hAnsi="ISOCTEUR"/>
      <w:i/>
      <w:spacing w:val="-5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680A-C93C-43CD-9014-886CC94C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3245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1346</CharactersWithSpaces>
  <SharedDoc>false</SharedDoc>
  <HyperlinkBase>da78@inbox.ru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AOZavidova</cp:lastModifiedBy>
  <cp:revision>310</cp:revision>
  <cp:lastPrinted>2015-04-08T12:35:00Z</cp:lastPrinted>
  <dcterms:created xsi:type="dcterms:W3CDTF">2013-05-16T14:41:00Z</dcterms:created>
  <dcterms:modified xsi:type="dcterms:W3CDTF">2015-04-13T10:51:00Z</dcterms:modified>
  <cp:category>Шаблон СПЕЦИФИКАЦИИ</cp:category>
  <cp:contentStatus>Готов</cp:contentStatus>
</cp:coreProperties>
</file>